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87BBC" w14:textId="77777777" w:rsidR="00404549" w:rsidRDefault="00D90411">
      <w:r>
        <w:rPr>
          <w:noProof/>
        </w:rPr>
        <mc:AlternateContent>
          <mc:Choice Requires="wpg">
            <w:drawing>
              <wp:anchor distT="0" distB="0" distL="114300" distR="114300" simplePos="0" relativeHeight="252012544" behindDoc="0" locked="0" layoutInCell="1" allowOverlap="1" wp14:anchorId="28B97C09" wp14:editId="6ED83238">
                <wp:simplePos x="0" y="0"/>
                <wp:positionH relativeFrom="column">
                  <wp:posOffset>-2381250</wp:posOffset>
                </wp:positionH>
                <wp:positionV relativeFrom="paragraph">
                  <wp:posOffset>-419100</wp:posOffset>
                </wp:positionV>
                <wp:extent cx="10131490" cy="6491968"/>
                <wp:effectExtent l="0" t="0" r="22225" b="23495"/>
                <wp:wrapNone/>
                <wp:docPr id="811318715" name="Group 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s:wsp>
                        <wps:cNvPr id="1119813540" name="Text Box 1119813540"/>
                        <wps:cNvSpPr txBox="1"/>
                        <wps:spPr>
                          <a:xfrm>
                            <a:off x="2889864" y="321869"/>
                            <a:ext cx="1986935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B035FA" w14:textId="77777777" w:rsidR="00D90411" w:rsidRPr="002771A2" w:rsidRDefault="005F43F4" w:rsidP="00D9041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ال</w:t>
                              </w:r>
                              <w:r w:rsidR="00F15E72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 xml:space="preserve">ملف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ال</w:t>
                              </w:r>
                              <w:r w:rsidR="00F15E72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تعريفي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0716474" name="Group 973"/>
                        <wpg:cNvGrpSpPr/>
                        <wpg:grpSpPr>
                          <a:xfrm>
                            <a:off x="0" y="0"/>
                            <a:ext cx="10131490" cy="6491968"/>
                            <a:chOff x="0" y="0"/>
                            <a:chExt cx="10131490" cy="6491968"/>
                          </a:xfrm>
                        </wpg:grpSpPr>
                        <wpg:grpSp>
                          <wpg:cNvPr id="1685280510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1510600937" name="Rectangle 1510600937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87611650" name="Rectangle 587611650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2142504890" name="Group 15"/>
                          <wpg:cNvGrpSpPr/>
                          <wpg:grpSpPr>
                            <a:xfrm>
                              <a:off x="0" y="5534025"/>
                              <a:ext cx="10131490" cy="957943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5259039" name="Rectangle 95259039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168489"/>
                              </a:solidFill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2069438812" name="Rectangle 2069438812"/>
                            <wps:cNvSpPr/>
                            <wps:spPr>
                              <a:xfrm>
                                <a:off x="-903768" y="0"/>
                                <a:ext cx="5847907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168489"/>
                              </a:solidFill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1536104600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2112292944" name="Oval 2112292944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302108089" name="Oval 1302108089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080300642" name="Oval 1080300642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2823720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878553336" name="Oval 1878553336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75478867" name="Oval 575478867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637066880" name="Oval 1637066880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854857020" name="Text Box 1854857020"/>
                          <wps:cNvSpPr txBox="1"/>
                          <wps:spPr>
                            <a:xfrm>
                              <a:off x="2990850" y="2352675"/>
                              <a:ext cx="4478020" cy="977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06E3B7" w14:textId="77777777" w:rsidR="006C2B1B" w:rsidRPr="006C2B1B" w:rsidRDefault="006C2B1B" w:rsidP="006C2B1B">
                                <w:pPr>
                                  <w:bidi w:val="0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72"/>
                                    <w:szCs w:val="96"/>
                                    <w:lang w:bidi="ar-SY"/>
                                  </w:rPr>
                                </w:pPr>
                                <w:r w:rsidRPr="006C2B1B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72"/>
                                    <w:szCs w:val="96"/>
                                    <w:rtl/>
                                    <w:lang w:bidi="ar-SY"/>
                                  </w:rPr>
                                  <w:t>المراجعة الخارجية</w:t>
                                </w:r>
                              </w:p>
                              <w:p w14:paraId="0A5A996F" w14:textId="77777777" w:rsidR="00D90411" w:rsidRPr="002771A2" w:rsidRDefault="00D90411" w:rsidP="00D90411">
                                <w:pPr>
                                  <w:bidi w:val="0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72"/>
                                    <w:szCs w:val="96"/>
                                    <w:rtl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987768426" name="Group 22"/>
                          <wpg:cNvGrpSpPr/>
                          <wpg:grpSpPr>
                            <a:xfrm>
                              <a:off x="4419600" y="3952875"/>
                              <a:ext cx="1701240" cy="125988"/>
                              <a:chOff x="0" y="0"/>
                              <a:chExt cx="2658430" cy="196896"/>
                            </a:xfrm>
                            <a:solidFill>
                              <a:schemeClr val="bg1">
                                <a:lumMod val="65000"/>
                              </a:schemeClr>
                            </a:solidFill>
                          </wpg:grpSpPr>
                          <wps:wsp>
                            <wps:cNvPr id="892394987" name="Oval 892394987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43032223" name="Oval 194303222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850802636" name="Oval 1850802636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330529" name="Oval 19330529"/>
                            <wps:cNvSpPr/>
                            <wps:spPr>
                              <a:xfrm>
                                <a:off x="925854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65955551" name="Oval 65955551"/>
                            <wps:cNvSpPr/>
                            <wps:spPr>
                              <a:xfrm>
                                <a:off x="123299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165089" name="Oval 9165089"/>
                            <wps:cNvSpPr/>
                            <wps:spPr>
                              <a:xfrm>
                                <a:off x="154012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87825498" name="Oval 1987825498"/>
                            <wps:cNvSpPr/>
                            <wps:spPr>
                              <a:xfrm>
                                <a:off x="184726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51483890" name="Oval 1251483890"/>
                            <wps:cNvSpPr/>
                            <wps:spPr>
                              <a:xfrm>
                                <a:off x="2154398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80427983" name="Oval 80427983"/>
                            <wps:cNvSpPr/>
                            <wps:spPr>
                              <a:xfrm>
                                <a:off x="2461534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B97C09" id="Group 974" o:spid="_x0000_s1026" style="position:absolute;left:0;text-align:left;margin-left:-187.5pt;margin-top:-33pt;width:797.75pt;height:511.2pt;z-index:25201254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19813540" o:spid="_x0000_s1027" type="#_x0000_t202" style="position:absolute;left:28898;top:3218;width:198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" filled="f" stroked="f" strokeweight=".5pt">
                  <v:textbox>
                    <w:txbxContent>
                      <w:p w14:paraId="69B035FA" w14:textId="77777777" w:rsidR="00D90411" w:rsidRPr="002771A2" w:rsidRDefault="005F43F4" w:rsidP="00D9041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ال</w:t>
                        </w:r>
                        <w:r w:rsidR="00F15E72"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 xml:space="preserve">ملف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ال</w:t>
                        </w:r>
                        <w:r w:rsidR="00F15E72"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تعريفي</w:t>
                        </w:r>
                      </w:p>
                    </w:txbxContent>
                  </v:textbox>
                </v:shape>
                <v:group id="Group 973" o:spid="_x0000_s1028" style="position:absolute;width:101314;height:64919" coordsize="101314,64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">
                  <v:group id="Group 15" o:spid="_x0000_s1029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">
                    <v:rect id="Rectangle 1510600937" o:spid="_x0000_s1030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" fillcolor="#a5a5a5 [2092]" stroked="f" strokeweight="1pt"/>
                    <v:rect id="Rectangle 587611650" o:spid="_x0000_s1031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" fillcolor="#a5a5a5 [2092]" stroked="f" strokeweight="1pt"/>
                  </v:group>
                  <v:group id="Group 15" o:spid="_x0000_s1032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">
                    <v:rect id="Rectangle 95259039" o:spid="_x0000_s1033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" fillcolor="#168489" strokecolor="#168489" strokeweight="1pt"/>
                    <v:rect id="Rectangle 2069438812" o:spid="_x0000_s1034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" fillcolor="#168489" strokecolor="#168489" strokeweight="1pt"/>
                  </v:group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">
                    <v:oval id="Oval 2112292944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" filled="f" strokecolor="#168489" strokeweight="1pt">
                      <v:stroke joinstyle="miter"/>
                    </v:oval>
                    <v:oval id="Oval 1302108089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" filled="f" strokecolor="#168489" strokeweight="1pt">
                      <v:stroke joinstyle="miter"/>
                    </v:oval>
                    <v:oval id="Oval 1080300642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">
                    <v:oval id="Oval 1878553336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" filled="f" strokecolor="#168489" strokeweight="1pt">
                      <v:stroke joinstyle="miter"/>
                    </v:oval>
                    <v:oval id="Oval 575478867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" filled="f" strokecolor="#168489" strokeweight="1pt">
                      <v:stroke joinstyle="miter"/>
                    </v:oval>
                    <v:oval id="Oval 1637066880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" filled="f" strokecolor="#168489" strokeweight="1pt">
                      <v:stroke joinstyle="miter"/>
                    </v:oval>
                  </v:group>
                  <v:shape id="Text Box 1854857020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" filled="f" stroked="f" strokeweight=".5pt">
                    <v:textbox>
                      <w:txbxContent>
                        <w:p w14:paraId="1306E3B7" w14:textId="77777777" w:rsidR="006C2B1B" w:rsidRPr="006C2B1B" w:rsidRDefault="006C2B1B" w:rsidP="006C2B1B">
                          <w:pPr>
                            <w:bidi w:val="0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72"/>
                              <w:szCs w:val="96"/>
                              <w:lang w:bidi="ar-SY"/>
                            </w:rPr>
                          </w:pPr>
                          <w:r w:rsidRPr="006C2B1B">
                            <w:rPr>
                              <w:rFonts w:ascii="Adobe Arabic" w:hAnsi="Adobe Arabic" w:cs="Adobe Arabic"/>
                              <w:b/>
                              <w:bCs/>
                              <w:sz w:val="72"/>
                              <w:szCs w:val="96"/>
                              <w:rtl/>
                              <w:lang w:bidi="ar-SY"/>
                            </w:rPr>
                            <w:t>المراجعة الخارجية</w:t>
                          </w:r>
                        </w:p>
                        <w:p w14:paraId="0A5A996F" w14:textId="77777777" w:rsidR="00D90411" w:rsidRPr="002771A2" w:rsidRDefault="00D90411" w:rsidP="00D90411">
                          <w:pPr>
                            <w:bidi w:val="0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72"/>
                              <w:szCs w:val="96"/>
                              <w:rtl/>
                              <w:lang w:bidi="ar-SY"/>
                            </w:rPr>
                          </w:pPr>
                        </w:p>
                      </w:txbxContent>
                    </v:textbox>
                  </v:shape>
  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">
                    <v:oval id="Oval 892394987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" filled="f" stroked="f" strokeweight="1pt">
                      <v:stroke joinstyle="miter"/>
                    </v:oval>
                    <v:oval id="Oval 1943032223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" filled="f" stroked="f" strokeweight="1pt">
                      <v:stroke joinstyle="miter"/>
                    </v:oval>
                    <v:oval id="Oval 185080263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" filled="f" stroked="f" strokeweight="1pt">
                      <v:stroke joinstyle="miter"/>
                    </v:oval>
                    <v:oval id="Oval 19330529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" filled="f" stroked="f" strokeweight="1pt">
                      <v:stroke joinstyle="miter"/>
                    </v:oval>
                    <v:oval id="Oval 65955551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" filled="f" stroked="f" strokeweight="1pt">
                      <v:stroke joinstyle="miter"/>
                    </v:oval>
                    <v:oval id="Oval 9165089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" filled="f" stroked="f" strokeweight="1pt">
                      <v:stroke joinstyle="miter"/>
                    </v:oval>
                    <v:oval id="Oval 1987825498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" filled="f" stroked="f" strokeweight="1pt">
                      <v:stroke joinstyle="miter"/>
                    </v:oval>
                    <v:oval id="Oval 1251483890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" filled="f" stroked="f" strokeweight="1pt">
                      <v:stroke joinstyle="miter"/>
                    </v:oval>
                    <v:oval id="Oval 80427983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" filled="f" stroked="f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14:paraId="195FB0A5" w14:textId="77777777" w:rsidR="00F53D08" w:rsidRPr="00F53D08" w:rsidRDefault="00F53D08" w:rsidP="00F53D08">
      <w:pPr>
        <w:rPr>
          <w:rtl/>
        </w:rPr>
      </w:pPr>
    </w:p>
    <w:p w14:paraId="07085926" w14:textId="77777777" w:rsidR="00F53D08" w:rsidRPr="00F53D08" w:rsidRDefault="00F53D08" w:rsidP="00F53D08">
      <w:pPr>
        <w:rPr>
          <w:rtl/>
        </w:rPr>
      </w:pPr>
    </w:p>
    <w:p w14:paraId="6650CAEA" w14:textId="77777777" w:rsidR="00F53D08" w:rsidRPr="00F53D08" w:rsidRDefault="00F53D08" w:rsidP="00F53D08">
      <w:pPr>
        <w:rPr>
          <w:rtl/>
        </w:rPr>
      </w:pPr>
    </w:p>
    <w:p w14:paraId="4485511E" w14:textId="77777777" w:rsidR="00F53D08" w:rsidRPr="00F53D08" w:rsidRDefault="00F53D08" w:rsidP="00F53D08">
      <w:pPr>
        <w:rPr>
          <w:rtl/>
        </w:rPr>
      </w:pPr>
    </w:p>
    <w:p w14:paraId="4985CB22" w14:textId="77777777" w:rsidR="00F53D08" w:rsidRPr="00F53D08" w:rsidRDefault="00F53D08" w:rsidP="00F53D08">
      <w:pPr>
        <w:rPr>
          <w:rtl/>
        </w:rPr>
      </w:pPr>
    </w:p>
    <w:p w14:paraId="2CCEAC06" w14:textId="77777777" w:rsidR="00F53D08" w:rsidRPr="00F53D08" w:rsidRDefault="00F53D08" w:rsidP="00F53D08">
      <w:pPr>
        <w:rPr>
          <w:rtl/>
        </w:rPr>
      </w:pPr>
    </w:p>
    <w:p w14:paraId="0FAA1F66" w14:textId="77777777" w:rsidR="00F53D08" w:rsidRPr="00F53D08" w:rsidRDefault="00F53D08" w:rsidP="00F53D08">
      <w:pPr>
        <w:rPr>
          <w:rtl/>
        </w:rPr>
      </w:pPr>
    </w:p>
    <w:p w14:paraId="0C834EE5" w14:textId="77777777" w:rsidR="00F53D08" w:rsidRPr="00F53D08" w:rsidRDefault="00F53D08" w:rsidP="00F53D08">
      <w:pPr>
        <w:rPr>
          <w:rtl/>
        </w:rPr>
      </w:pPr>
    </w:p>
    <w:p w14:paraId="24765B91" w14:textId="77777777" w:rsidR="00E4514E" w:rsidRDefault="006C2B1B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5E1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397" w:gutter="0"/>
          <w:pgNumType w:start="0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2056576" behindDoc="1" locked="0" layoutInCell="1" allowOverlap="1" wp14:anchorId="770B7D16" wp14:editId="0ECAA0D1">
            <wp:simplePos x="0" y="0"/>
            <wp:positionH relativeFrom="margin">
              <wp:posOffset>-1245870</wp:posOffset>
            </wp:positionH>
            <wp:positionV relativeFrom="paragraph">
              <wp:posOffset>2623820</wp:posOffset>
            </wp:positionV>
            <wp:extent cx="8051800" cy="4025900"/>
            <wp:effectExtent l="0" t="0" r="6350" b="0"/>
            <wp:wrapNone/>
            <wp:docPr id="1608691370" name="Picture 1" descr="A magnifying glass next to a few cir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magnifying glass next to a few circle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0" cy="402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D75B72" w14:textId="6968D411" w:rsidR="00D80F3F" w:rsidRPr="00D80F3F" w:rsidRDefault="005F43F4" w:rsidP="006D0258">
      <w:pPr>
        <w:spacing w:line="276" w:lineRule="auto"/>
        <w:rPr>
          <w:sz w:val="40"/>
          <w:szCs w:val="44"/>
          <w:rtl/>
          <w:lang w:bidi="ar-SY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0E883417" wp14:editId="1D426F15">
                <wp:simplePos x="0" y="0"/>
                <wp:positionH relativeFrom="margin">
                  <wp:posOffset>0</wp:posOffset>
                </wp:positionH>
                <wp:positionV relativeFrom="paragraph">
                  <wp:posOffset>-4445</wp:posOffset>
                </wp:positionV>
                <wp:extent cx="5150485" cy="672465"/>
                <wp:effectExtent l="0" t="0" r="0" b="0"/>
                <wp:wrapNone/>
                <wp:docPr id="1789379307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0485" cy="672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9469AA0" w14:textId="77777777" w:rsidR="005F43F4" w:rsidRPr="00F01FA2" w:rsidRDefault="005F43F4" w:rsidP="005F43F4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</w:pPr>
                            <w:r>
                              <w:rPr>
                                <w:rFonts w:ascii="Adobe Arabic" w:eastAsia="GE Dinar One" w:hAnsi="Adobe Arabic" w:cs="Adobe Arabic" w:hint="cs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دليل البرنامج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883417" id="TextBox 34" o:spid="_x0000_s1054" type="#_x0000_t202" style="position:absolute;left:0;text-align:left;margin-left:0;margin-top:-.35pt;width:405.55pt;height:52.95pt;z-index:2520371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" filled="f" stroked="f">
                <v:textbox style="mso-fit-shape-to-text:t">
                  <w:txbxContent>
                    <w:p w14:paraId="79469AA0" w14:textId="77777777" w:rsidR="005F43F4" w:rsidRPr="00F01FA2" w:rsidRDefault="005F43F4" w:rsidP="005F43F4">
                      <w:pPr>
                        <w:bidi w:val="0"/>
                        <w:jc w:val="center"/>
                        <w:rPr>
                          <w:rFonts w:ascii="Adobe Arabic" w:eastAsia="GE Dinar One" w:hAnsi="Adobe Arabic" w:cs="Adobe Arabic"/>
                          <w:b/>
                          <w:bCs/>
                          <w:kern w:val="24"/>
                          <w:sz w:val="56"/>
                          <w:szCs w:val="56"/>
                          <w:lang w:bidi="ar-SY"/>
                        </w:rPr>
                      </w:pPr>
                      <w:r>
                        <w:rPr>
                          <w:rFonts w:ascii="Adobe Arabic" w:eastAsia="GE Dinar One" w:hAnsi="Adobe Arabic" w:cs="Adobe Arabic" w:hint="cs"/>
                          <w:b/>
                          <w:bCs/>
                          <w:kern w:val="24"/>
                          <w:sz w:val="56"/>
                          <w:szCs w:val="56"/>
                          <w:rtl/>
                          <w:lang w:bidi="ar-SY"/>
                        </w:rPr>
                        <w:t>دليل البرنامج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D1E5F3" w14:textId="77777777" w:rsidR="00D80F3F" w:rsidRDefault="00D80F3F" w:rsidP="006D0258">
      <w:pPr>
        <w:spacing w:line="240" w:lineRule="auto"/>
        <w:rPr>
          <w:sz w:val="40"/>
          <w:szCs w:val="44"/>
          <w:rtl/>
          <w:lang w:bidi="ar-SY"/>
        </w:rPr>
      </w:pPr>
    </w:p>
    <w:p w14:paraId="7A6F8EE3" w14:textId="77777777" w:rsidR="00DF470D" w:rsidRPr="0046609B" w:rsidRDefault="00DF470D" w:rsidP="00DF470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46609B">
        <w:rPr>
          <w:rFonts w:cs="Sakkal Majalla"/>
          <w:b/>
          <w:bCs/>
          <w:noProof/>
          <w:color w:val="0D0D0D" w:themeColor="text1" w:themeTint="F2"/>
          <w:sz w:val="48"/>
          <w:szCs w:val="48"/>
        </w:rPr>
        <w:drawing>
          <wp:anchor distT="0" distB="0" distL="114300" distR="114300" simplePos="0" relativeHeight="252046336" behindDoc="0" locked="0" layoutInCell="1" allowOverlap="1" wp14:anchorId="1B190851" wp14:editId="6CE6B396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457200" cy="457200"/>
            <wp:effectExtent l="0" t="0" r="0" b="0"/>
            <wp:wrapSquare wrapText="bothSides"/>
            <wp:docPr id="1030" name="Picture 6" descr="Product description ">
              <a:extLst xmlns:a="http://schemas.openxmlformats.org/drawingml/2006/main">
                <a:ext uri="{FF2B5EF4-FFF2-40B4-BE49-F238E27FC236}">
                  <a16:creationId xmlns:a16="http://schemas.microsoft.com/office/drawing/2014/main" id="{026F3D81-2889-468D-B165-EC01062835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Product description ">
                      <a:extLst>
                        <a:ext uri="{FF2B5EF4-FFF2-40B4-BE49-F238E27FC236}">
                          <a16:creationId xmlns:a16="http://schemas.microsoft.com/office/drawing/2014/main" id="{026F3D81-2889-468D-B165-EC010628357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609B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وصف </w:t>
      </w:r>
      <w:r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الدورة</w:t>
      </w:r>
      <w:r w:rsidRPr="0046609B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:</w:t>
      </w:r>
    </w:p>
    <w:p w14:paraId="24C9A516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 w:hint="eastAsia"/>
          <w:color w:val="000000" w:themeColor="text1"/>
          <w:szCs w:val="34"/>
          <w:rtl/>
        </w:rPr>
        <w:t>تُعد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الخارجية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الممارسات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المهنية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الأساسية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التي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تهدف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إلى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تقييم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القوائم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والبيانات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المحاسبية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للمنشآت،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بما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يضمن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موثوقيتها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ودقتها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وفقا</w:t>
      </w:r>
      <w:r w:rsidRPr="00005650">
        <w:rPr>
          <w:rFonts w:cs="Sakkal Majalla" w:hint="cs"/>
          <w:color w:val="000000" w:themeColor="text1"/>
          <w:szCs w:val="34"/>
          <w:rtl/>
        </w:rPr>
        <w:t>ً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للمعايير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الدولية</w:t>
      </w:r>
      <w:r w:rsidRPr="00005650">
        <w:rPr>
          <w:rFonts w:cs="Sakkal Majalla"/>
          <w:color w:val="000000" w:themeColor="text1"/>
          <w:szCs w:val="34"/>
          <w:rtl/>
        </w:rPr>
        <w:t xml:space="preserve">. </w:t>
      </w:r>
      <w:r w:rsidRPr="00005650">
        <w:rPr>
          <w:rFonts w:cs="Sakkal Majalla" w:hint="eastAsia"/>
          <w:color w:val="000000" w:themeColor="text1"/>
          <w:szCs w:val="34"/>
          <w:rtl/>
        </w:rPr>
        <w:t>تقدم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هذه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الدورة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للمشاركين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المعرفة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الشاملة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بالمفاهيم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الأساسية،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الأدوات،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والإجراءات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المرتبطة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بالمراجعة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الخارجية،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مع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التركيز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على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تطبيق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المعايير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الدولية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للتدقيق</w:t>
      </w:r>
      <w:r w:rsidRPr="00005650">
        <w:rPr>
          <w:rFonts w:cs="Sakkal Majalla"/>
          <w:color w:val="000000" w:themeColor="text1"/>
          <w:szCs w:val="34"/>
          <w:rtl/>
        </w:rPr>
        <w:t xml:space="preserve"> (</w:t>
      </w:r>
      <w:r w:rsidRPr="00005650">
        <w:rPr>
          <w:rFonts w:cs="Sakkal Majalla"/>
          <w:color w:val="000000" w:themeColor="text1"/>
          <w:szCs w:val="34"/>
        </w:rPr>
        <w:t>ISA</w:t>
      </w:r>
      <w:r w:rsidRPr="00005650">
        <w:rPr>
          <w:rFonts w:cs="Sakkal Majalla"/>
          <w:color w:val="000000" w:themeColor="text1"/>
          <w:szCs w:val="34"/>
          <w:rtl/>
        </w:rPr>
        <w:t xml:space="preserve">) </w:t>
      </w:r>
      <w:r w:rsidRPr="00005650">
        <w:rPr>
          <w:rFonts w:cs="Sakkal Majalla" w:hint="eastAsia"/>
          <w:color w:val="000000" w:themeColor="text1"/>
          <w:szCs w:val="34"/>
          <w:rtl/>
        </w:rPr>
        <w:t>وأخلاقيات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المهنة</w:t>
      </w:r>
      <w:r w:rsidRPr="00005650">
        <w:rPr>
          <w:rFonts w:cs="Sakkal Majalla"/>
          <w:color w:val="000000" w:themeColor="text1"/>
          <w:szCs w:val="34"/>
          <w:rtl/>
        </w:rPr>
        <w:t xml:space="preserve">. </w:t>
      </w:r>
      <w:r w:rsidRPr="00005650">
        <w:rPr>
          <w:rFonts w:cs="Sakkal Majalla" w:hint="eastAsia"/>
          <w:color w:val="000000" w:themeColor="text1"/>
          <w:szCs w:val="34"/>
          <w:rtl/>
        </w:rPr>
        <w:t>كما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تستعرض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الدورة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أهم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التحديات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الحديثة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وأفضل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الممارسات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لضمان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جودة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التقارير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وتعزيز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الشفافية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في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المؤسسات</w:t>
      </w:r>
      <w:r w:rsidRPr="00005650">
        <w:rPr>
          <w:rFonts w:cs="Sakkal Majalla"/>
          <w:color w:val="000000" w:themeColor="text1"/>
          <w:szCs w:val="34"/>
          <w:rtl/>
        </w:rPr>
        <w:t>.</w:t>
      </w:r>
    </w:p>
    <w:p w14:paraId="66CEF1F7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58624" behindDoc="0" locked="0" layoutInCell="1" allowOverlap="1" wp14:anchorId="600C2D1C" wp14:editId="74B207EB">
            <wp:simplePos x="0" y="0"/>
            <wp:positionH relativeFrom="margin">
              <wp:align>right</wp:align>
            </wp:positionH>
            <wp:positionV relativeFrom="paragraph">
              <wp:posOffset>313750</wp:posOffset>
            </wp:positionV>
            <wp:extent cx="461814" cy="461814"/>
            <wp:effectExtent l="0" t="0" r="0" b="0"/>
            <wp:wrapSquare wrapText="bothSides"/>
            <wp:docPr id="36" name="Picture 8" descr="Import ">
              <a:extLst xmlns:a="http://schemas.openxmlformats.org/drawingml/2006/main">
                <a:ext uri="{FF2B5EF4-FFF2-40B4-BE49-F238E27FC236}">
                  <a16:creationId xmlns:a16="http://schemas.microsoft.com/office/drawing/2014/main" id="{6322E969-E6AB-4FCD-8A78-1045E388D6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Import ">
                      <a:extLst>
                        <a:ext uri="{FF2B5EF4-FFF2-40B4-BE49-F238E27FC236}">
                          <a16:creationId xmlns:a16="http://schemas.microsoft.com/office/drawing/2014/main" id="{6322E969-E6AB-4FCD-8A78-1045E388D6F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14" cy="461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257AAE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أهمية الدورة:</w:t>
      </w:r>
    </w:p>
    <w:p w14:paraId="34E038E8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168489"/>
          <w:szCs w:val="34"/>
          <w:rtl/>
        </w:rPr>
        <w:t xml:space="preserve">1. </w:t>
      </w:r>
      <w:r w:rsidRPr="00005650">
        <w:rPr>
          <w:rFonts w:cs="Sakkal Majalla" w:hint="eastAsia"/>
          <w:color w:val="168489"/>
          <w:szCs w:val="34"/>
          <w:rtl/>
        </w:rPr>
        <w:t>تعزيز</w:t>
      </w:r>
      <w:r w:rsidRPr="00005650">
        <w:rPr>
          <w:rFonts w:cs="Sakkal Majalla"/>
          <w:color w:val="168489"/>
          <w:szCs w:val="34"/>
          <w:rtl/>
        </w:rPr>
        <w:t xml:space="preserve"> </w:t>
      </w:r>
      <w:r w:rsidRPr="00005650">
        <w:rPr>
          <w:rFonts w:cs="Sakkal Majalla" w:hint="eastAsia"/>
          <w:color w:val="168489"/>
          <w:szCs w:val="34"/>
          <w:rtl/>
        </w:rPr>
        <w:t>الكفاءات</w:t>
      </w:r>
      <w:r w:rsidRPr="00005650">
        <w:rPr>
          <w:rFonts w:cs="Sakkal Majalla"/>
          <w:color w:val="168489"/>
          <w:szCs w:val="34"/>
          <w:rtl/>
        </w:rPr>
        <w:t xml:space="preserve"> </w:t>
      </w:r>
      <w:r w:rsidRPr="00005650">
        <w:rPr>
          <w:rFonts w:cs="Sakkal Majalla" w:hint="eastAsia"/>
          <w:color w:val="168489"/>
          <w:szCs w:val="34"/>
          <w:rtl/>
        </w:rPr>
        <w:t>المهنية</w:t>
      </w:r>
      <w:r w:rsidRPr="00005650">
        <w:rPr>
          <w:rFonts w:cs="Sakkal Majalla"/>
          <w:color w:val="168489"/>
          <w:szCs w:val="34"/>
          <w:rtl/>
        </w:rPr>
        <w:t>:</w:t>
      </w:r>
      <w:r w:rsidRPr="00005650">
        <w:rPr>
          <w:rFonts w:cs="Sakkal Majalla" w:hint="cs"/>
          <w:color w:val="168489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تُساعد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الدورة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المشاركين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على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تطوير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المهارات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اللازمة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لتحليل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البيانات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وإصدار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تقارير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موثوقة</w:t>
      </w:r>
      <w:r w:rsidRPr="00005650">
        <w:rPr>
          <w:rFonts w:cs="Sakkal Majalla"/>
          <w:color w:val="000000" w:themeColor="text1"/>
          <w:szCs w:val="34"/>
          <w:rtl/>
        </w:rPr>
        <w:t>.</w:t>
      </w:r>
    </w:p>
    <w:p w14:paraId="18F3F200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168489"/>
          <w:szCs w:val="34"/>
          <w:rtl/>
        </w:rPr>
        <w:t xml:space="preserve">2. </w:t>
      </w:r>
      <w:r w:rsidRPr="00005650">
        <w:rPr>
          <w:rFonts w:cs="Sakkal Majalla" w:hint="eastAsia"/>
          <w:color w:val="168489"/>
          <w:szCs w:val="34"/>
          <w:rtl/>
        </w:rPr>
        <w:t>تحقيق</w:t>
      </w:r>
      <w:r w:rsidRPr="00005650">
        <w:rPr>
          <w:rFonts w:cs="Sakkal Majalla"/>
          <w:color w:val="168489"/>
          <w:szCs w:val="34"/>
          <w:rtl/>
        </w:rPr>
        <w:t xml:space="preserve"> </w:t>
      </w:r>
      <w:r w:rsidRPr="00005650">
        <w:rPr>
          <w:rFonts w:cs="Sakkal Majalla" w:hint="eastAsia"/>
          <w:color w:val="168489"/>
          <w:szCs w:val="34"/>
          <w:rtl/>
        </w:rPr>
        <w:t>الالتزام</w:t>
      </w:r>
      <w:r w:rsidRPr="00005650">
        <w:rPr>
          <w:rFonts w:cs="Sakkal Majalla"/>
          <w:color w:val="168489"/>
          <w:szCs w:val="34"/>
          <w:rtl/>
        </w:rPr>
        <w:t xml:space="preserve"> </w:t>
      </w:r>
      <w:r w:rsidRPr="00005650">
        <w:rPr>
          <w:rFonts w:cs="Sakkal Majalla" w:hint="eastAsia"/>
          <w:color w:val="168489"/>
          <w:szCs w:val="34"/>
          <w:rtl/>
        </w:rPr>
        <w:t>بالمعايير</w:t>
      </w:r>
      <w:r w:rsidRPr="00005650">
        <w:rPr>
          <w:rFonts w:cs="Sakkal Majalla"/>
          <w:color w:val="168489"/>
          <w:szCs w:val="34"/>
          <w:rtl/>
        </w:rPr>
        <w:t xml:space="preserve"> </w:t>
      </w:r>
      <w:r w:rsidRPr="00005650">
        <w:rPr>
          <w:rFonts w:cs="Sakkal Majalla" w:hint="eastAsia"/>
          <w:color w:val="168489"/>
          <w:szCs w:val="34"/>
          <w:rtl/>
        </w:rPr>
        <w:t>الدولية</w:t>
      </w:r>
      <w:r w:rsidRPr="00005650">
        <w:rPr>
          <w:rFonts w:cs="Sakkal Majalla"/>
          <w:color w:val="168489"/>
          <w:szCs w:val="34"/>
          <w:rtl/>
        </w:rPr>
        <w:t xml:space="preserve">: </w:t>
      </w:r>
      <w:r w:rsidRPr="00005650">
        <w:rPr>
          <w:rFonts w:cs="Sakkal Majalla" w:hint="eastAsia"/>
          <w:color w:val="000000" w:themeColor="text1"/>
          <w:szCs w:val="34"/>
          <w:rtl/>
        </w:rPr>
        <w:t>تُركز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على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فهم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المعايير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الدولية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للتدقيق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وأهمية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تطبيقها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في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الخارجية</w:t>
      </w:r>
      <w:r w:rsidRPr="00005650">
        <w:rPr>
          <w:rFonts w:cs="Sakkal Majalla"/>
          <w:color w:val="000000" w:themeColor="text1"/>
          <w:szCs w:val="34"/>
          <w:rtl/>
        </w:rPr>
        <w:t>.</w:t>
      </w:r>
    </w:p>
    <w:p w14:paraId="6197BC0B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168489"/>
          <w:szCs w:val="34"/>
          <w:rtl/>
        </w:rPr>
        <w:t xml:space="preserve">3. </w:t>
      </w:r>
      <w:r w:rsidRPr="00005650">
        <w:rPr>
          <w:rFonts w:cs="Sakkal Majalla" w:hint="eastAsia"/>
          <w:color w:val="168489"/>
          <w:szCs w:val="34"/>
          <w:rtl/>
        </w:rPr>
        <w:t>تعزيز</w:t>
      </w:r>
      <w:r w:rsidRPr="00005650">
        <w:rPr>
          <w:rFonts w:cs="Sakkal Majalla"/>
          <w:color w:val="168489"/>
          <w:szCs w:val="34"/>
          <w:rtl/>
        </w:rPr>
        <w:t xml:space="preserve"> </w:t>
      </w:r>
      <w:r w:rsidRPr="00005650">
        <w:rPr>
          <w:rFonts w:cs="Sakkal Majalla" w:hint="eastAsia"/>
          <w:color w:val="168489"/>
          <w:szCs w:val="34"/>
          <w:rtl/>
        </w:rPr>
        <w:t>الثقة</w:t>
      </w:r>
      <w:r w:rsidRPr="00005650">
        <w:rPr>
          <w:rFonts w:cs="Sakkal Majalla"/>
          <w:color w:val="168489"/>
          <w:szCs w:val="34"/>
          <w:rtl/>
        </w:rPr>
        <w:t xml:space="preserve"> </w:t>
      </w:r>
      <w:r w:rsidRPr="00005650">
        <w:rPr>
          <w:rFonts w:cs="Sakkal Majalla" w:hint="eastAsia"/>
          <w:color w:val="168489"/>
          <w:szCs w:val="34"/>
          <w:rtl/>
        </w:rPr>
        <w:t>والشفافية</w:t>
      </w:r>
      <w:r w:rsidRPr="00005650">
        <w:rPr>
          <w:rFonts w:cs="Sakkal Majalla"/>
          <w:color w:val="168489"/>
          <w:szCs w:val="34"/>
          <w:rtl/>
        </w:rPr>
        <w:t xml:space="preserve">: </w:t>
      </w:r>
      <w:r w:rsidRPr="00005650">
        <w:rPr>
          <w:rFonts w:cs="Sakkal Majalla" w:hint="eastAsia"/>
          <w:color w:val="000000" w:themeColor="text1"/>
          <w:szCs w:val="34"/>
          <w:rtl/>
        </w:rPr>
        <w:t>تُساهم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في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تحسين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جودة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القوائم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المالية،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مما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يعزز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الثقة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بين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المنشآت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وأصحاب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المصلحة</w:t>
      </w:r>
      <w:r w:rsidRPr="00005650">
        <w:rPr>
          <w:rFonts w:cs="Sakkal Majalla"/>
          <w:color w:val="000000" w:themeColor="text1"/>
          <w:szCs w:val="34"/>
          <w:rtl/>
        </w:rPr>
        <w:t>.</w:t>
      </w:r>
    </w:p>
    <w:p w14:paraId="1515EE3B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168489"/>
          <w:szCs w:val="34"/>
          <w:rtl/>
        </w:rPr>
        <w:t xml:space="preserve">4. </w:t>
      </w:r>
      <w:r w:rsidRPr="00005650">
        <w:rPr>
          <w:rFonts w:cs="Sakkal Majalla" w:hint="eastAsia"/>
          <w:color w:val="168489"/>
          <w:szCs w:val="34"/>
          <w:rtl/>
        </w:rPr>
        <w:t>مواكبة</w:t>
      </w:r>
      <w:r w:rsidRPr="00005650">
        <w:rPr>
          <w:rFonts w:cs="Sakkal Majalla"/>
          <w:color w:val="168489"/>
          <w:szCs w:val="34"/>
          <w:rtl/>
        </w:rPr>
        <w:t xml:space="preserve"> </w:t>
      </w:r>
      <w:r w:rsidRPr="00005650">
        <w:rPr>
          <w:rFonts w:cs="Sakkal Majalla" w:hint="eastAsia"/>
          <w:color w:val="168489"/>
          <w:szCs w:val="34"/>
          <w:rtl/>
        </w:rPr>
        <w:t>التطورات</w:t>
      </w:r>
      <w:r w:rsidRPr="00005650">
        <w:rPr>
          <w:rFonts w:cs="Sakkal Majalla"/>
          <w:color w:val="168489"/>
          <w:szCs w:val="34"/>
          <w:rtl/>
        </w:rPr>
        <w:t xml:space="preserve"> </w:t>
      </w:r>
      <w:r w:rsidRPr="00005650">
        <w:rPr>
          <w:rFonts w:cs="Sakkal Majalla" w:hint="eastAsia"/>
          <w:color w:val="168489"/>
          <w:szCs w:val="34"/>
          <w:rtl/>
        </w:rPr>
        <w:t>الحديثة</w:t>
      </w:r>
      <w:r w:rsidRPr="00005650">
        <w:rPr>
          <w:rFonts w:cs="Sakkal Majalla"/>
          <w:color w:val="168489"/>
          <w:szCs w:val="34"/>
          <w:rtl/>
        </w:rPr>
        <w:t>: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تُمكّن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المشاركين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التعرف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على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التحديات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الحديثة،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مثل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التكنولوجيا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المتقدمة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والجرائم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المالية،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وكيفية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التعامل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معها</w:t>
      </w:r>
      <w:r w:rsidRPr="00005650">
        <w:rPr>
          <w:rFonts w:cs="Sakkal Majalla"/>
          <w:color w:val="000000" w:themeColor="text1"/>
          <w:szCs w:val="34"/>
          <w:rtl/>
        </w:rPr>
        <w:t>.</w:t>
      </w:r>
    </w:p>
    <w:p w14:paraId="0561070F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59648" behindDoc="0" locked="0" layoutInCell="1" allowOverlap="1" wp14:anchorId="73E87D93" wp14:editId="39266CC9">
            <wp:simplePos x="0" y="0"/>
            <wp:positionH relativeFrom="margin">
              <wp:posOffset>5290185</wp:posOffset>
            </wp:positionH>
            <wp:positionV relativeFrom="paragraph">
              <wp:posOffset>429895</wp:posOffset>
            </wp:positionV>
            <wp:extent cx="361950" cy="361950"/>
            <wp:effectExtent l="0" t="0" r="0" b="0"/>
            <wp:wrapSquare wrapText="bothSides"/>
            <wp:docPr id="55" name="Picture 10" descr="Target ">
              <a:extLst xmlns:a="http://schemas.openxmlformats.org/drawingml/2006/main">
                <a:ext uri="{FF2B5EF4-FFF2-40B4-BE49-F238E27FC236}">
                  <a16:creationId xmlns:a16="http://schemas.microsoft.com/office/drawing/2014/main" id="{66B02BB8-44EB-4A70-A85A-D6E6F2612F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Target ">
                      <a:extLst>
                        <a:ext uri="{FF2B5EF4-FFF2-40B4-BE49-F238E27FC236}">
                          <a16:creationId xmlns:a16="http://schemas.microsoft.com/office/drawing/2014/main" id="{66B02BB8-44EB-4A70-A85A-D6E6F2612FE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5871B5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الهدف العام:</w:t>
      </w:r>
    </w:p>
    <w:p w14:paraId="3A0F33DA" w14:textId="77777777" w:rsidR="0046609B" w:rsidRDefault="00005650" w:rsidP="00005650">
      <w:pPr>
        <w:spacing w:line="276" w:lineRule="auto"/>
        <w:jc w:val="both"/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</w:rPr>
      </w:pPr>
      <w:r w:rsidRPr="00005650">
        <w:rPr>
          <w:rFonts w:cs="Sakkal Majalla" w:hint="eastAsia"/>
          <w:color w:val="000000" w:themeColor="text1"/>
          <w:szCs w:val="34"/>
          <w:rtl/>
        </w:rPr>
        <w:t>إعداد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كوادر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مهنية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متخصصة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قادرة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على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تنفيذ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عمليات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الخارجية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بكفاءة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ووفقا</w:t>
      </w:r>
      <w:r w:rsidRPr="00005650">
        <w:rPr>
          <w:rFonts w:cs="Sakkal Majalla" w:hint="cs"/>
          <w:color w:val="000000" w:themeColor="text1"/>
          <w:szCs w:val="34"/>
          <w:rtl/>
        </w:rPr>
        <w:t>ً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للمعايير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الدولية،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بما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يسهم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في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تعزيز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جودة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التقارير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وتحقيق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الشفافية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المالية</w:t>
      </w:r>
      <w:r w:rsidRPr="00005650">
        <w:rPr>
          <w:rFonts w:cs="Sakkal Majalla"/>
          <w:color w:val="000000" w:themeColor="text1"/>
          <w:szCs w:val="34"/>
          <w:rtl/>
        </w:rPr>
        <w:t>.</w:t>
      </w:r>
    </w:p>
    <w:p w14:paraId="7444F8DA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lastRenderedPageBreak/>
        <w:drawing>
          <wp:anchor distT="0" distB="0" distL="114300" distR="114300" simplePos="0" relativeHeight="252061696" behindDoc="0" locked="0" layoutInCell="1" allowOverlap="1" wp14:anchorId="12282294" wp14:editId="28C34D27">
            <wp:simplePos x="0" y="0"/>
            <wp:positionH relativeFrom="column">
              <wp:posOffset>5321132</wp:posOffset>
            </wp:positionH>
            <wp:positionV relativeFrom="paragraph">
              <wp:posOffset>355600</wp:posOffset>
            </wp:positionV>
            <wp:extent cx="387067" cy="387067"/>
            <wp:effectExtent l="0" t="0" r="0" b="0"/>
            <wp:wrapSquare wrapText="bothSides"/>
            <wp:docPr id="1036" name="Picture 12" descr="Goal ">
              <a:extLst xmlns:a="http://schemas.openxmlformats.org/drawingml/2006/main">
                <a:ext uri="{FF2B5EF4-FFF2-40B4-BE49-F238E27FC236}">
                  <a16:creationId xmlns:a16="http://schemas.microsoft.com/office/drawing/2014/main" id="{6AAC65D2-809B-40D1-8116-2840536173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Picture 12" descr="Goal ">
                      <a:extLst>
                        <a:ext uri="{FF2B5EF4-FFF2-40B4-BE49-F238E27FC236}">
                          <a16:creationId xmlns:a16="http://schemas.microsoft.com/office/drawing/2014/main" id="{6AAC65D2-809B-40D1-8116-28405361734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67" cy="3870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0BA80D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الأهداف التفصيلية:</w:t>
      </w:r>
    </w:p>
    <w:p w14:paraId="7B3AC114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1. </w:t>
      </w:r>
      <w:r w:rsidRPr="00005650">
        <w:rPr>
          <w:rFonts w:cs="Sakkal Majalla" w:hint="eastAsia"/>
          <w:color w:val="000000" w:themeColor="text1"/>
          <w:szCs w:val="34"/>
          <w:rtl/>
        </w:rPr>
        <w:t>التعرف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على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المفاهيم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الأساسية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للمراجعة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الخارجية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وأدوارها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المختلفة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180E0B9D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2. </w:t>
      </w:r>
      <w:r w:rsidRPr="00005650">
        <w:rPr>
          <w:rFonts w:cs="Sakkal Majalla" w:hint="eastAsia"/>
          <w:color w:val="000000" w:themeColor="text1"/>
          <w:szCs w:val="34"/>
          <w:rtl/>
        </w:rPr>
        <w:t>فهم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المعايير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الدولية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للتدقيق</w:t>
      </w:r>
      <w:r w:rsidRPr="00005650">
        <w:rPr>
          <w:rFonts w:cs="Sakkal Majalla"/>
          <w:color w:val="000000" w:themeColor="text1"/>
          <w:szCs w:val="34"/>
          <w:rtl/>
        </w:rPr>
        <w:t xml:space="preserve"> (</w:t>
      </w:r>
      <w:r w:rsidRPr="00005650">
        <w:rPr>
          <w:rFonts w:cs="Sakkal Majalla"/>
          <w:color w:val="000000" w:themeColor="text1"/>
          <w:szCs w:val="34"/>
        </w:rPr>
        <w:t>ISA</w:t>
      </w:r>
      <w:r w:rsidRPr="00005650">
        <w:rPr>
          <w:rFonts w:cs="Sakkal Majalla"/>
          <w:color w:val="000000" w:themeColor="text1"/>
          <w:szCs w:val="34"/>
          <w:rtl/>
        </w:rPr>
        <w:t xml:space="preserve">) </w:t>
      </w:r>
      <w:r w:rsidRPr="00005650">
        <w:rPr>
          <w:rFonts w:cs="Sakkal Majalla" w:hint="eastAsia"/>
          <w:color w:val="000000" w:themeColor="text1"/>
          <w:szCs w:val="34"/>
          <w:rtl/>
        </w:rPr>
        <w:t>وتطبيقها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عمليا</w:t>
      </w:r>
      <w:r w:rsidRPr="00005650">
        <w:rPr>
          <w:rFonts w:cs="Sakkal Majalla" w:hint="cs"/>
          <w:color w:val="000000" w:themeColor="text1"/>
          <w:szCs w:val="34"/>
          <w:rtl/>
        </w:rPr>
        <w:t>ً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6DE03683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3. </w:t>
      </w:r>
      <w:r w:rsidRPr="00005650">
        <w:rPr>
          <w:rFonts w:cs="Sakkal Majalla" w:hint="eastAsia"/>
          <w:color w:val="000000" w:themeColor="text1"/>
          <w:szCs w:val="34"/>
          <w:rtl/>
        </w:rPr>
        <w:t>اكتساب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مهارات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التخطيط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والتنفيذ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لعمليات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الخارجية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4D982D6F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4. </w:t>
      </w:r>
      <w:r w:rsidRPr="00005650">
        <w:rPr>
          <w:rFonts w:cs="Sakkal Majalla" w:hint="eastAsia"/>
          <w:color w:val="000000" w:themeColor="text1"/>
          <w:szCs w:val="34"/>
          <w:rtl/>
        </w:rPr>
        <w:t>تحليل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القوائم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واكتشاف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الأخطاء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والمخاطر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6213E040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5. </w:t>
      </w:r>
      <w:r w:rsidRPr="00005650">
        <w:rPr>
          <w:rFonts w:cs="Sakkal Majalla" w:hint="eastAsia"/>
          <w:color w:val="000000" w:themeColor="text1"/>
          <w:szCs w:val="34"/>
          <w:rtl/>
        </w:rPr>
        <w:t>تعزيز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الكفاءات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في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إعداد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تقارير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وصياغة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الرأي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المهني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المستقل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2F8EEACA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6. </w:t>
      </w:r>
      <w:r w:rsidRPr="00005650">
        <w:rPr>
          <w:rFonts w:cs="Sakkal Majalla" w:hint="eastAsia"/>
          <w:color w:val="000000" w:themeColor="text1"/>
          <w:szCs w:val="34"/>
          <w:rtl/>
        </w:rPr>
        <w:t>مناقشة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التحديات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الحديثة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في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الخارجية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وطرق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التعامل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معها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18D224AC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62720" behindDoc="0" locked="0" layoutInCell="1" allowOverlap="1" wp14:anchorId="67738C49" wp14:editId="56D9B26C">
            <wp:simplePos x="0" y="0"/>
            <wp:positionH relativeFrom="margin">
              <wp:posOffset>5295097</wp:posOffset>
            </wp:positionH>
            <wp:positionV relativeFrom="paragraph">
              <wp:posOffset>367665</wp:posOffset>
            </wp:positionV>
            <wp:extent cx="431820" cy="431820"/>
            <wp:effectExtent l="0" t="0" r="6350" b="6350"/>
            <wp:wrapSquare wrapText="bothSides"/>
            <wp:docPr id="1038" name="Picture 14" descr="Potential customers ">
              <a:extLst xmlns:a="http://schemas.openxmlformats.org/drawingml/2006/main">
                <a:ext uri="{FF2B5EF4-FFF2-40B4-BE49-F238E27FC236}">
                  <a16:creationId xmlns:a16="http://schemas.microsoft.com/office/drawing/2014/main" id="{CB70B8E1-B741-4ABC-BF9D-2EA395D15B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Picture 14" descr="Potential customers ">
                      <a:extLst>
                        <a:ext uri="{FF2B5EF4-FFF2-40B4-BE49-F238E27FC236}">
                          <a16:creationId xmlns:a16="http://schemas.microsoft.com/office/drawing/2014/main" id="{CB70B8E1-B741-4ABC-BF9D-2EA395D15BB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20" cy="43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D5936E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الفئة المستهدفة:</w:t>
      </w:r>
    </w:p>
    <w:p w14:paraId="2C85BE9A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1. </w:t>
      </w:r>
      <w:r w:rsidRPr="00005650">
        <w:rPr>
          <w:rFonts w:cs="Sakkal Majalla" w:hint="eastAsia"/>
          <w:color w:val="000000" w:themeColor="text1"/>
          <w:szCs w:val="34"/>
          <w:rtl/>
        </w:rPr>
        <w:t>المدققون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الخارجيون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والمراجعون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الماليون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21EDD30B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2. </w:t>
      </w:r>
      <w:r w:rsidRPr="00005650">
        <w:rPr>
          <w:rFonts w:cs="Sakkal Majalla" w:hint="eastAsia"/>
          <w:color w:val="000000" w:themeColor="text1"/>
          <w:szCs w:val="34"/>
          <w:rtl/>
        </w:rPr>
        <w:t>المحاسبون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والمحللون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الماليون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3BC61035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3. </w:t>
      </w:r>
      <w:r w:rsidRPr="00005650">
        <w:rPr>
          <w:rFonts w:cs="Sakkal Majalla" w:hint="eastAsia"/>
          <w:color w:val="000000" w:themeColor="text1"/>
          <w:szCs w:val="34"/>
          <w:rtl/>
        </w:rPr>
        <w:t>العاملون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في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إدارات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الداخلية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والرقابة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38689879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4. </w:t>
      </w:r>
      <w:r w:rsidRPr="00005650">
        <w:rPr>
          <w:rFonts w:cs="Sakkal Majalla" w:hint="eastAsia"/>
          <w:color w:val="000000" w:themeColor="text1"/>
          <w:szCs w:val="34"/>
          <w:rtl/>
        </w:rPr>
        <w:t>المهتمون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بتطوير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مهاراتهم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في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مجال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الخارجية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والحوكمة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0B242375" w14:textId="23905254" w:rsidR="00005650" w:rsidRPr="006D0258" w:rsidRDefault="00005650" w:rsidP="006D0258">
      <w:pPr>
        <w:spacing w:line="276" w:lineRule="auto"/>
        <w:jc w:val="both"/>
        <w:rPr>
          <w:rFonts w:cs="Sakkal Majalla"/>
          <w:color w:val="000000" w:themeColor="text1"/>
          <w:szCs w:val="34"/>
          <w:rtl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5. </w:t>
      </w:r>
      <w:r w:rsidRPr="00005650">
        <w:rPr>
          <w:rFonts w:cs="Sakkal Majalla" w:hint="eastAsia"/>
          <w:color w:val="000000" w:themeColor="text1"/>
          <w:szCs w:val="34"/>
          <w:rtl/>
        </w:rPr>
        <w:t>الطلاب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والباحثون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في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مجالات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المحاسبة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والتدقيق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0470E45F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cs="Sakkal Majalla"/>
          <w:noProof/>
          <w:color w:val="000000" w:themeColor="text1"/>
          <w:szCs w:val="34"/>
        </w:rPr>
        <w:drawing>
          <wp:anchor distT="0" distB="0" distL="114300" distR="114300" simplePos="0" relativeHeight="252064768" behindDoc="0" locked="0" layoutInCell="1" allowOverlap="1" wp14:anchorId="789EB445" wp14:editId="6D15B447">
            <wp:simplePos x="0" y="0"/>
            <wp:positionH relativeFrom="column">
              <wp:posOffset>5092523</wp:posOffset>
            </wp:positionH>
            <wp:positionV relativeFrom="paragraph">
              <wp:posOffset>361034</wp:posOffset>
            </wp:positionV>
            <wp:extent cx="457200" cy="457200"/>
            <wp:effectExtent l="0" t="0" r="0" b="0"/>
            <wp:wrapSquare wrapText="bothSides"/>
            <wp:docPr id="1608693945" name="Picture 1608693945" descr="Iter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Iteration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F5D212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>منهجية التدريب</w:t>
      </w:r>
      <w:r w:rsidRPr="00005650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:</w:t>
      </w:r>
    </w:p>
    <w:p w14:paraId="6688FA44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- </w:t>
      </w:r>
      <w:r w:rsidRPr="00005650">
        <w:rPr>
          <w:rFonts w:cs="Sakkal Majalla" w:hint="eastAsia"/>
          <w:color w:val="000000" w:themeColor="text1"/>
          <w:szCs w:val="34"/>
          <w:rtl/>
        </w:rPr>
        <w:t>المحاضرات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التفاعلية</w:t>
      </w:r>
      <w:r w:rsidRPr="00005650">
        <w:rPr>
          <w:rFonts w:cs="Sakkal Majalla"/>
          <w:color w:val="000000" w:themeColor="text1"/>
          <w:szCs w:val="34"/>
          <w:rtl/>
        </w:rPr>
        <w:t xml:space="preserve">: </w:t>
      </w:r>
      <w:r w:rsidRPr="00005650">
        <w:rPr>
          <w:rFonts w:cs="Sakkal Majalla" w:hint="eastAsia"/>
          <w:color w:val="000000" w:themeColor="text1"/>
          <w:szCs w:val="34"/>
          <w:rtl/>
        </w:rPr>
        <w:t>تقديم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المفاهيم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النظرية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باستخدام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أمثلة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عملية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2FF5FB1D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- </w:t>
      </w:r>
      <w:r w:rsidRPr="00005650">
        <w:rPr>
          <w:rFonts w:cs="Sakkal Majalla" w:hint="eastAsia"/>
          <w:color w:val="000000" w:themeColor="text1"/>
          <w:szCs w:val="34"/>
          <w:rtl/>
        </w:rPr>
        <w:t>ورش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العمل</w:t>
      </w:r>
      <w:r w:rsidRPr="00005650">
        <w:rPr>
          <w:rFonts w:cs="Sakkal Majalla"/>
          <w:color w:val="000000" w:themeColor="text1"/>
          <w:szCs w:val="34"/>
          <w:rtl/>
        </w:rPr>
        <w:t xml:space="preserve">: </w:t>
      </w:r>
      <w:r w:rsidRPr="00005650">
        <w:rPr>
          <w:rFonts w:cs="Sakkal Majalla" w:hint="eastAsia"/>
          <w:color w:val="000000" w:themeColor="text1"/>
          <w:szCs w:val="34"/>
          <w:rtl/>
        </w:rPr>
        <w:t>تطبيق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المهارات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المكتسبة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على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دراسات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حالة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واقعية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0AAF5D68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- </w:t>
      </w:r>
      <w:r w:rsidRPr="00005650">
        <w:rPr>
          <w:rFonts w:cs="Sakkal Majalla" w:hint="eastAsia"/>
          <w:color w:val="000000" w:themeColor="text1"/>
          <w:szCs w:val="34"/>
          <w:rtl/>
        </w:rPr>
        <w:t>النقاشات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الجماعية</w:t>
      </w:r>
      <w:r w:rsidRPr="00005650">
        <w:rPr>
          <w:rFonts w:cs="Sakkal Majalla"/>
          <w:color w:val="000000" w:themeColor="text1"/>
          <w:szCs w:val="34"/>
          <w:rtl/>
        </w:rPr>
        <w:t xml:space="preserve">: </w:t>
      </w:r>
      <w:r w:rsidRPr="00005650">
        <w:rPr>
          <w:rFonts w:cs="Sakkal Majalla" w:hint="eastAsia"/>
          <w:color w:val="000000" w:themeColor="text1"/>
          <w:szCs w:val="34"/>
          <w:rtl/>
        </w:rPr>
        <w:t>تبادل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الخبرات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والأفكار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بين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المشاركين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والمدربين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049F1868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- </w:t>
      </w:r>
      <w:r w:rsidRPr="00005650">
        <w:rPr>
          <w:rFonts w:cs="Sakkal Majalla" w:hint="eastAsia"/>
          <w:color w:val="000000" w:themeColor="text1"/>
          <w:szCs w:val="34"/>
          <w:rtl/>
        </w:rPr>
        <w:t>التقييم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العملي</w:t>
      </w:r>
      <w:r w:rsidRPr="00005650">
        <w:rPr>
          <w:rFonts w:cs="Sakkal Majalla"/>
          <w:color w:val="000000" w:themeColor="text1"/>
          <w:szCs w:val="34"/>
          <w:rtl/>
        </w:rPr>
        <w:t xml:space="preserve">: </w:t>
      </w:r>
      <w:r w:rsidRPr="00005650">
        <w:rPr>
          <w:rFonts w:cs="Sakkal Majalla" w:hint="eastAsia"/>
          <w:color w:val="000000" w:themeColor="text1"/>
          <w:szCs w:val="34"/>
          <w:rtl/>
        </w:rPr>
        <w:t>اختبار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المهارات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المكتسبة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خلال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التمارين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العملية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6677F50B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- </w:t>
      </w:r>
      <w:r w:rsidRPr="00005650">
        <w:rPr>
          <w:rFonts w:cs="Sakkal Majalla" w:hint="eastAsia"/>
          <w:color w:val="000000" w:themeColor="text1"/>
          <w:szCs w:val="34"/>
          <w:rtl/>
        </w:rPr>
        <w:t>العروض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التقديمية</w:t>
      </w:r>
      <w:r w:rsidRPr="00005650">
        <w:rPr>
          <w:rFonts w:cs="Sakkal Majalla"/>
          <w:color w:val="000000" w:themeColor="text1"/>
          <w:szCs w:val="34"/>
          <w:rtl/>
        </w:rPr>
        <w:t xml:space="preserve">: </w:t>
      </w:r>
      <w:r w:rsidRPr="00005650">
        <w:rPr>
          <w:rFonts w:cs="Sakkal Majalla" w:hint="eastAsia"/>
          <w:color w:val="000000" w:themeColor="text1"/>
          <w:szCs w:val="34"/>
          <w:rtl/>
        </w:rPr>
        <w:t>إعداد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المشاركين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لتقديم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تقارير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احترافية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230087BB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lastRenderedPageBreak/>
        <w:drawing>
          <wp:anchor distT="0" distB="0" distL="114300" distR="114300" simplePos="0" relativeHeight="252065792" behindDoc="0" locked="0" layoutInCell="1" allowOverlap="1" wp14:anchorId="1337CC32" wp14:editId="1D0F3FF7">
            <wp:simplePos x="0" y="0"/>
            <wp:positionH relativeFrom="column">
              <wp:posOffset>5170805</wp:posOffset>
            </wp:positionH>
            <wp:positionV relativeFrom="paragraph">
              <wp:posOffset>281610</wp:posOffset>
            </wp:positionV>
            <wp:extent cx="510540" cy="510540"/>
            <wp:effectExtent l="0" t="0" r="3810" b="3810"/>
            <wp:wrapSquare wrapText="bothSides"/>
            <wp:docPr id="1608693946" name="Picture 1608693946" descr="Research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Research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63D784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 xml:space="preserve"> إطار الكفاءات</w:t>
      </w:r>
      <w:r w:rsidRPr="00005650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:</w:t>
      </w:r>
    </w:p>
    <w:p w14:paraId="1F4FC0D7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168489"/>
          <w:szCs w:val="34"/>
        </w:rPr>
      </w:pPr>
      <w:r w:rsidRPr="00005650">
        <w:rPr>
          <w:rFonts w:cs="Sakkal Majalla"/>
          <w:color w:val="168489"/>
          <w:szCs w:val="34"/>
          <w:rtl/>
        </w:rPr>
        <w:t xml:space="preserve">- </w:t>
      </w:r>
      <w:r w:rsidRPr="00005650">
        <w:rPr>
          <w:rFonts w:cs="Sakkal Majalla" w:hint="eastAsia"/>
          <w:color w:val="168489"/>
          <w:szCs w:val="34"/>
          <w:rtl/>
        </w:rPr>
        <w:t>الكفاءات</w:t>
      </w:r>
      <w:r w:rsidRPr="00005650">
        <w:rPr>
          <w:rFonts w:cs="Sakkal Majalla"/>
          <w:color w:val="168489"/>
          <w:szCs w:val="34"/>
          <w:rtl/>
        </w:rPr>
        <w:t xml:space="preserve"> </w:t>
      </w:r>
      <w:r w:rsidRPr="00005650">
        <w:rPr>
          <w:rFonts w:cs="Sakkal Majalla" w:hint="eastAsia"/>
          <w:color w:val="168489"/>
          <w:szCs w:val="34"/>
          <w:rtl/>
        </w:rPr>
        <w:t>السلوكية</w:t>
      </w:r>
      <w:r w:rsidRPr="00005650">
        <w:rPr>
          <w:rFonts w:cs="Sakkal Majalla"/>
          <w:color w:val="168489"/>
          <w:szCs w:val="34"/>
          <w:rtl/>
        </w:rPr>
        <w:t xml:space="preserve">:  </w:t>
      </w:r>
    </w:p>
    <w:p w14:paraId="51A5C26F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  - </w:t>
      </w:r>
      <w:r w:rsidRPr="00005650">
        <w:rPr>
          <w:rFonts w:cs="Sakkal Majalla" w:hint="eastAsia"/>
          <w:color w:val="000000" w:themeColor="text1"/>
          <w:szCs w:val="34"/>
          <w:rtl/>
        </w:rPr>
        <w:t>التفكير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التحليلي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5F20FD5B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  - </w:t>
      </w:r>
      <w:r w:rsidRPr="00005650">
        <w:rPr>
          <w:rFonts w:cs="Sakkal Majalla" w:hint="eastAsia"/>
          <w:color w:val="000000" w:themeColor="text1"/>
          <w:szCs w:val="34"/>
          <w:rtl/>
        </w:rPr>
        <w:t>الدقة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والانتباه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للتفاصيل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0FA46E85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  - </w:t>
      </w:r>
      <w:r w:rsidRPr="00005650">
        <w:rPr>
          <w:rFonts w:cs="Sakkal Majalla" w:hint="eastAsia"/>
          <w:color w:val="000000" w:themeColor="text1"/>
          <w:szCs w:val="34"/>
          <w:rtl/>
        </w:rPr>
        <w:t>الالتزام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بأخلاقيات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المهنة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32308B5B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  - </w:t>
      </w:r>
      <w:r w:rsidRPr="00005650">
        <w:rPr>
          <w:rFonts w:cs="Sakkal Majalla" w:hint="eastAsia"/>
          <w:color w:val="000000" w:themeColor="text1"/>
          <w:szCs w:val="34"/>
          <w:rtl/>
        </w:rPr>
        <w:t>إدارة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الوقت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بفعالية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0B5EEDE4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168489"/>
          <w:szCs w:val="34"/>
        </w:rPr>
      </w:pPr>
      <w:r w:rsidRPr="00005650">
        <w:rPr>
          <w:rFonts w:cs="Sakkal Majalla"/>
          <w:color w:val="168489"/>
          <w:szCs w:val="34"/>
          <w:rtl/>
        </w:rPr>
        <w:t xml:space="preserve">- </w:t>
      </w:r>
      <w:r w:rsidRPr="00005650">
        <w:rPr>
          <w:rFonts w:cs="Sakkal Majalla" w:hint="eastAsia"/>
          <w:color w:val="168489"/>
          <w:szCs w:val="34"/>
          <w:rtl/>
        </w:rPr>
        <w:t>الكفاءات</w:t>
      </w:r>
      <w:r w:rsidRPr="00005650">
        <w:rPr>
          <w:rFonts w:cs="Sakkal Majalla"/>
          <w:color w:val="168489"/>
          <w:szCs w:val="34"/>
          <w:rtl/>
        </w:rPr>
        <w:t xml:space="preserve"> </w:t>
      </w:r>
      <w:r w:rsidRPr="00005650">
        <w:rPr>
          <w:rFonts w:cs="Sakkal Majalla" w:hint="eastAsia"/>
          <w:color w:val="168489"/>
          <w:szCs w:val="34"/>
          <w:rtl/>
        </w:rPr>
        <w:t>التخصصية</w:t>
      </w:r>
      <w:r w:rsidRPr="00005650">
        <w:rPr>
          <w:rFonts w:cs="Sakkal Majalla"/>
          <w:color w:val="168489"/>
          <w:szCs w:val="34"/>
          <w:rtl/>
        </w:rPr>
        <w:t xml:space="preserve">:  </w:t>
      </w:r>
    </w:p>
    <w:p w14:paraId="53D8F069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  - </w:t>
      </w:r>
      <w:r w:rsidRPr="00005650">
        <w:rPr>
          <w:rFonts w:cs="Sakkal Majalla" w:hint="eastAsia"/>
          <w:color w:val="000000" w:themeColor="text1"/>
          <w:szCs w:val="34"/>
          <w:rtl/>
        </w:rPr>
        <w:t>فهم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المعايير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الدولية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للتدقيق</w:t>
      </w:r>
      <w:r w:rsidRPr="00005650">
        <w:rPr>
          <w:rFonts w:cs="Sakkal Majalla"/>
          <w:color w:val="000000" w:themeColor="text1"/>
          <w:szCs w:val="34"/>
          <w:rtl/>
        </w:rPr>
        <w:t xml:space="preserve"> (</w:t>
      </w:r>
      <w:r w:rsidRPr="00005650">
        <w:rPr>
          <w:rFonts w:cs="Sakkal Majalla"/>
          <w:color w:val="000000" w:themeColor="text1"/>
          <w:szCs w:val="34"/>
        </w:rPr>
        <w:t>ISA</w:t>
      </w:r>
      <w:r w:rsidRPr="00005650">
        <w:rPr>
          <w:rFonts w:cs="Sakkal Majalla"/>
          <w:color w:val="000000" w:themeColor="text1"/>
          <w:szCs w:val="34"/>
          <w:rtl/>
        </w:rPr>
        <w:t xml:space="preserve">).  </w:t>
      </w:r>
    </w:p>
    <w:p w14:paraId="448BC8E8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  - </w:t>
      </w:r>
      <w:r w:rsidRPr="00005650">
        <w:rPr>
          <w:rFonts w:cs="Sakkal Majalla" w:hint="eastAsia"/>
          <w:color w:val="000000" w:themeColor="text1"/>
          <w:szCs w:val="34"/>
          <w:rtl/>
        </w:rPr>
        <w:t>تحليل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القوائم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واكتشاف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المخاطر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41A7412D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  - </w:t>
      </w:r>
      <w:r w:rsidRPr="00005650">
        <w:rPr>
          <w:rFonts w:cs="Sakkal Majalla" w:hint="eastAsia"/>
          <w:color w:val="000000" w:themeColor="text1"/>
          <w:szCs w:val="34"/>
          <w:rtl/>
        </w:rPr>
        <w:t>إعداد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التقارير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المهنية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487C2D78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  - </w:t>
      </w:r>
      <w:r w:rsidRPr="00005650">
        <w:rPr>
          <w:rFonts w:cs="Sakkal Majalla" w:hint="eastAsia"/>
          <w:color w:val="000000" w:themeColor="text1"/>
          <w:szCs w:val="34"/>
          <w:rtl/>
        </w:rPr>
        <w:t>استخدام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أدوات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وتقنيات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الحديثة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5EE9316E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cs="Sakkal Majalla"/>
          <w:noProof/>
          <w:color w:val="000000" w:themeColor="text1"/>
          <w:szCs w:val="34"/>
        </w:rPr>
        <w:drawing>
          <wp:anchor distT="0" distB="0" distL="114300" distR="114300" simplePos="0" relativeHeight="252066816" behindDoc="0" locked="0" layoutInCell="1" allowOverlap="1" wp14:anchorId="6E6E4FC3" wp14:editId="18F6EA65">
            <wp:simplePos x="0" y="0"/>
            <wp:positionH relativeFrom="margin">
              <wp:align>right</wp:align>
            </wp:positionH>
            <wp:positionV relativeFrom="paragraph">
              <wp:posOffset>227726</wp:posOffset>
            </wp:positionV>
            <wp:extent cx="593766" cy="593766"/>
            <wp:effectExtent l="0" t="0" r="0" b="0"/>
            <wp:wrapSquare wrapText="bothSides"/>
            <wp:docPr id="1608693947" name="Picture 1608693947" descr="Outpu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Output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66" cy="593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5650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 xml:space="preserve"> </w:t>
      </w:r>
    </w:p>
    <w:p w14:paraId="331A24D3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>مخرجات الدورة</w:t>
      </w:r>
      <w:r w:rsidRPr="00005650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:</w:t>
      </w:r>
    </w:p>
    <w:p w14:paraId="0D0380A8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 w:hint="eastAsia"/>
          <w:color w:val="000000" w:themeColor="text1"/>
          <w:szCs w:val="34"/>
          <w:rtl/>
        </w:rPr>
        <w:t>بنهاية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الدورة،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سيكون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المشاركون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قادرين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على</w:t>
      </w:r>
      <w:r w:rsidRPr="00005650">
        <w:rPr>
          <w:rFonts w:cs="Sakkal Majalla"/>
          <w:color w:val="000000" w:themeColor="text1"/>
          <w:szCs w:val="34"/>
          <w:rtl/>
        </w:rPr>
        <w:t xml:space="preserve">:  </w:t>
      </w:r>
    </w:p>
    <w:p w14:paraId="5A6B63E1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1. </w:t>
      </w:r>
      <w:r w:rsidRPr="00005650">
        <w:rPr>
          <w:rFonts w:cs="Sakkal Majalla" w:hint="eastAsia"/>
          <w:color w:val="000000" w:themeColor="text1"/>
          <w:szCs w:val="34"/>
          <w:rtl/>
        </w:rPr>
        <w:t>فحص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وتحليل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القوائم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وفقا</w:t>
      </w:r>
      <w:r w:rsidRPr="00005650">
        <w:rPr>
          <w:rFonts w:cs="Sakkal Majalla" w:hint="cs"/>
          <w:color w:val="000000" w:themeColor="text1"/>
          <w:szCs w:val="34"/>
          <w:rtl/>
        </w:rPr>
        <w:t>ً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للمعايير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الدولية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64E38714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2. </w:t>
      </w:r>
      <w:r w:rsidRPr="00005650">
        <w:rPr>
          <w:rFonts w:cs="Sakkal Majalla" w:hint="eastAsia"/>
          <w:color w:val="000000" w:themeColor="text1"/>
          <w:szCs w:val="34"/>
          <w:rtl/>
        </w:rPr>
        <w:t>إعداد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تقارير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مراجعة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مالية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موثوقة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واحترافية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07C1EA07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3. </w:t>
      </w:r>
      <w:r w:rsidRPr="00005650">
        <w:rPr>
          <w:rFonts w:cs="Sakkal Majalla" w:hint="eastAsia"/>
          <w:color w:val="000000" w:themeColor="text1"/>
          <w:szCs w:val="34"/>
          <w:rtl/>
        </w:rPr>
        <w:t>تقييم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الأنظمة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الرقابية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الداخلية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وتحديد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نقاط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القوة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والضعف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353BC744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4. </w:t>
      </w:r>
      <w:r w:rsidRPr="00005650">
        <w:rPr>
          <w:rFonts w:cs="Sakkal Majalla" w:hint="eastAsia"/>
          <w:color w:val="000000" w:themeColor="text1"/>
          <w:szCs w:val="34"/>
          <w:rtl/>
        </w:rPr>
        <w:t>اكتشاف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الأخطاء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والتلاعب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المالي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واقتراح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الحلول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المناسبة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5158426F" w14:textId="77777777" w:rsidR="00005650" w:rsidRPr="00005650" w:rsidRDefault="00005650" w:rsidP="00005650">
      <w:pPr>
        <w:spacing w:line="276" w:lineRule="auto"/>
        <w:jc w:val="both"/>
        <w:rPr>
          <w:rFonts w:cs="Sakkal Majalla"/>
          <w:color w:val="000000" w:themeColor="text1"/>
          <w:szCs w:val="34"/>
        </w:rPr>
      </w:pPr>
      <w:r w:rsidRPr="00005650">
        <w:rPr>
          <w:rFonts w:cs="Sakkal Majalla"/>
          <w:color w:val="000000" w:themeColor="text1"/>
          <w:szCs w:val="34"/>
          <w:rtl/>
        </w:rPr>
        <w:t xml:space="preserve">5. </w:t>
      </w:r>
      <w:r w:rsidRPr="00005650">
        <w:rPr>
          <w:rFonts w:cs="Sakkal Majalla" w:hint="eastAsia"/>
          <w:color w:val="000000" w:themeColor="text1"/>
          <w:szCs w:val="34"/>
          <w:rtl/>
        </w:rPr>
        <w:t>التعامل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مع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التحديات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الحديثة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باستخدام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أدوات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وتقنيات</w:t>
      </w:r>
      <w:r w:rsidRPr="00005650">
        <w:rPr>
          <w:rFonts w:cs="Sakkal Majalla"/>
          <w:color w:val="000000" w:themeColor="text1"/>
          <w:szCs w:val="34"/>
          <w:rtl/>
        </w:rPr>
        <w:t xml:space="preserve"> </w:t>
      </w:r>
      <w:r w:rsidRPr="00005650">
        <w:rPr>
          <w:rFonts w:cs="Sakkal Majalla" w:hint="eastAsia"/>
          <w:color w:val="000000" w:themeColor="text1"/>
          <w:szCs w:val="34"/>
          <w:rtl/>
        </w:rPr>
        <w:t>مبتكرة</w:t>
      </w:r>
      <w:r w:rsidRPr="00005650">
        <w:rPr>
          <w:rFonts w:cs="Sakkal Majalla"/>
          <w:color w:val="000000" w:themeColor="text1"/>
          <w:szCs w:val="34"/>
          <w:rtl/>
        </w:rPr>
        <w:t xml:space="preserve">.  </w:t>
      </w:r>
    </w:p>
    <w:p w14:paraId="41F98825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63744" behindDoc="0" locked="0" layoutInCell="1" allowOverlap="1" wp14:anchorId="538AF696" wp14:editId="1522C6CA">
            <wp:simplePos x="0" y="0"/>
            <wp:positionH relativeFrom="margin">
              <wp:posOffset>5321132</wp:posOffset>
            </wp:positionH>
            <wp:positionV relativeFrom="paragraph">
              <wp:posOffset>362585</wp:posOffset>
            </wp:positionV>
            <wp:extent cx="362310" cy="362310"/>
            <wp:effectExtent l="0" t="0" r="0" b="0"/>
            <wp:wrapSquare wrapText="bothSides"/>
            <wp:docPr id="7" name="Picture 7" descr="Back in time ">
              <a:extLst xmlns:a="http://schemas.openxmlformats.org/drawingml/2006/main">
                <a:ext uri="{FF2B5EF4-FFF2-40B4-BE49-F238E27FC236}">
                  <a16:creationId xmlns:a16="http://schemas.microsoft.com/office/drawing/2014/main" id="{21F7F293-3B7F-4C93-94FE-D9205BF27D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Picture 16" descr="Back in time ">
                      <a:extLst>
                        <a:ext uri="{FF2B5EF4-FFF2-40B4-BE49-F238E27FC236}">
                          <a16:creationId xmlns:a16="http://schemas.microsoft.com/office/drawing/2014/main" id="{21F7F293-3B7F-4C93-94FE-D9205BF27D4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10" cy="36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E8DBE5" w14:textId="77777777" w:rsidR="00005650" w:rsidRPr="00005650" w:rsidRDefault="00005650" w:rsidP="00005650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مدة الدورة:</w:t>
      </w:r>
    </w:p>
    <w:p w14:paraId="2C489B9C" w14:textId="77777777" w:rsidR="0046609B" w:rsidRPr="00005650" w:rsidRDefault="00005650" w:rsidP="00005650">
      <w:pPr>
        <w:shd w:val="clear" w:color="auto" w:fill="F2F2F2" w:themeFill="background1" w:themeFillShade="F2"/>
        <w:spacing w:after="160" w:line="259" w:lineRule="auto"/>
        <w:jc w:val="center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005650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5 وحدات تدريبية - 10 ساعات</w:t>
      </w:r>
    </w:p>
    <w:p w14:paraId="7E7FEB81" w14:textId="77777777" w:rsidR="0046609B" w:rsidRDefault="0046609B" w:rsidP="00DF73E5">
      <w:pPr>
        <w:rPr>
          <w:sz w:val="40"/>
          <w:szCs w:val="44"/>
          <w:rtl/>
          <w:lang w:bidi="ar-SY"/>
        </w:rPr>
        <w:sectPr w:rsidR="0046609B" w:rsidSect="005E1791">
          <w:headerReference w:type="default" r:id="rId24"/>
          <w:footerReference w:type="default" r:id="rId25"/>
          <w:pgSz w:w="11906" w:h="16838" w:code="9"/>
          <w:pgMar w:top="1440" w:right="1440" w:bottom="1440" w:left="1440" w:header="720" w:footer="397" w:gutter="0"/>
          <w:pgNumType w:start="1"/>
          <w:cols w:space="720"/>
          <w:docGrid w:linePitch="381"/>
        </w:sectPr>
      </w:pPr>
    </w:p>
    <w:p w14:paraId="0C7AB74A" w14:textId="77777777" w:rsidR="00CF7647" w:rsidRDefault="00CF7647" w:rsidP="00DF73E5">
      <w:pPr>
        <w:rPr>
          <w:sz w:val="40"/>
          <w:szCs w:val="44"/>
          <w:rtl/>
          <w:lang w:bidi="ar-SY"/>
        </w:rPr>
      </w:pPr>
    </w:p>
    <w:p w14:paraId="5AD65C6F" w14:textId="77777777" w:rsidR="00CF7647" w:rsidRDefault="005F43F4" w:rsidP="00DF73E5">
      <w:pPr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7230F53E" wp14:editId="5B3D3EC3">
                <wp:simplePos x="0" y="0"/>
                <wp:positionH relativeFrom="margin">
                  <wp:align>left</wp:align>
                </wp:positionH>
                <wp:positionV relativeFrom="paragraph">
                  <wp:posOffset>102235</wp:posOffset>
                </wp:positionV>
                <wp:extent cx="5150485" cy="672465"/>
                <wp:effectExtent l="0" t="0" r="0" b="0"/>
                <wp:wrapNone/>
                <wp:docPr id="203773869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0485" cy="672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E1E2F8" w14:textId="77777777" w:rsidR="005F43F4" w:rsidRPr="00F01FA2" w:rsidRDefault="005F43F4" w:rsidP="005F43F4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</w:pPr>
                            <w:r>
                              <w:rPr>
                                <w:rFonts w:ascii="Adobe Arabic" w:eastAsia="GE Dinar One" w:hAnsi="Adobe Arabic" w:cs="Adobe Arabic" w:hint="cs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محتويات البرنامج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30F53E" id="_x0000_s1055" type="#_x0000_t202" style="position:absolute;left:0;text-align:left;margin-left:0;margin-top:8.05pt;width:405.55pt;height:52.95pt;z-index:25203507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" filled="f" stroked="f">
                <v:textbox style="mso-fit-shape-to-text:t">
                  <w:txbxContent>
                    <w:p w14:paraId="32E1E2F8" w14:textId="77777777" w:rsidR="005F43F4" w:rsidRPr="00F01FA2" w:rsidRDefault="005F43F4" w:rsidP="005F43F4">
                      <w:pPr>
                        <w:bidi w:val="0"/>
                        <w:jc w:val="center"/>
                        <w:rPr>
                          <w:rFonts w:ascii="Adobe Arabic" w:eastAsia="GE Dinar One" w:hAnsi="Adobe Arabic" w:cs="Adobe Arabic"/>
                          <w:b/>
                          <w:bCs/>
                          <w:kern w:val="24"/>
                          <w:sz w:val="56"/>
                          <w:szCs w:val="56"/>
                          <w:lang w:bidi="ar-SY"/>
                        </w:rPr>
                      </w:pPr>
                      <w:r>
                        <w:rPr>
                          <w:rFonts w:ascii="Adobe Arabic" w:eastAsia="GE Dinar One" w:hAnsi="Adobe Arabic" w:cs="Adobe Arabic" w:hint="cs"/>
                          <w:b/>
                          <w:bCs/>
                          <w:kern w:val="24"/>
                          <w:sz w:val="56"/>
                          <w:szCs w:val="56"/>
                          <w:rtl/>
                          <w:lang w:bidi="ar-SY"/>
                        </w:rPr>
                        <w:t>محتويات البرنامج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A50442" w14:textId="77777777" w:rsidR="00CF7647" w:rsidRDefault="00CF7647" w:rsidP="00820E6E">
      <w:pPr>
        <w:rPr>
          <w:sz w:val="40"/>
          <w:szCs w:val="44"/>
          <w:rtl/>
          <w:lang w:bidi="ar-SY"/>
        </w:rPr>
      </w:pPr>
    </w:p>
    <w:p w14:paraId="11A15470" w14:textId="77777777" w:rsidR="00DC2CFD" w:rsidRDefault="00DC2CFD" w:rsidP="00DF73E5">
      <w:pPr>
        <w:rPr>
          <w:sz w:val="40"/>
          <w:szCs w:val="44"/>
          <w:lang w:bidi="ar-SY"/>
        </w:rPr>
      </w:pPr>
    </w:p>
    <w:p w14:paraId="7530F4EC" w14:textId="77777777" w:rsidR="00F15E72" w:rsidRPr="00DC2CFD" w:rsidRDefault="00F15E72" w:rsidP="00DF73E5">
      <w:pPr>
        <w:rPr>
          <w:sz w:val="40"/>
          <w:szCs w:val="44"/>
          <w:rtl/>
          <w:lang w:bidi="ar-SY"/>
        </w:rPr>
      </w:pPr>
    </w:p>
    <w:p w14:paraId="7230F053" w14:textId="77777777" w:rsidR="00DC2CFD" w:rsidRPr="00F15E72" w:rsidRDefault="00F15E72" w:rsidP="00F15E72">
      <w:pPr>
        <w:rPr>
          <w:sz w:val="40"/>
          <w:szCs w:val="44"/>
          <w:lang w:val="en-GB" w:bidi="ar-SY"/>
        </w:rPr>
      </w:pPr>
      <w:r w:rsidRPr="00F15E72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579DA6C4" wp14:editId="56138492">
                <wp:extent cx="5603875" cy="3725780"/>
                <wp:effectExtent l="0" t="0" r="0" b="8255"/>
                <wp:docPr id="77" name="Group 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12737AC7-EF23-9FBF-C0F8-5E97AA9D92C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3875" cy="3725780"/>
                          <a:chOff x="0" y="0"/>
                          <a:chExt cx="5603875" cy="3725780"/>
                        </a:xfrm>
                      </wpg:grpSpPr>
                      <wpg:grpSp>
                        <wpg:cNvPr id="1031000455" name="Group 1031000455">
                          <a:extLst>
                            <a:ext uri="{FF2B5EF4-FFF2-40B4-BE49-F238E27FC236}">
                              <a16:creationId xmlns:a16="http://schemas.microsoft.com/office/drawing/2014/main" id="{4CC9A1C9-4189-1110-BF2A-8FC975B6DD13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03875" cy="3725780"/>
                            <a:chOff x="0" y="0"/>
                            <a:chExt cx="5603875" cy="3725780"/>
                          </a:xfrm>
                        </wpg:grpSpPr>
                        <wpg:grpSp>
                          <wpg:cNvPr id="944829208" name="Group 944829208">
                            <a:extLst>
                              <a:ext uri="{FF2B5EF4-FFF2-40B4-BE49-F238E27FC236}">
                                <a16:creationId xmlns:a16="http://schemas.microsoft.com/office/drawing/2014/main" id="{EA444665-C9AE-9347-9E95-E1270593BF4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0"/>
                              <a:ext cx="5603875" cy="956658"/>
                              <a:chOff x="0" y="0"/>
                              <a:chExt cx="6195007" cy="1058205"/>
                            </a:xfrm>
                          </wpg:grpSpPr>
                          <wpg:grpSp>
                            <wpg:cNvPr id="1486617104" name="Group 1486617104">
                              <a:extLst>
                                <a:ext uri="{FF2B5EF4-FFF2-40B4-BE49-F238E27FC236}">
                                  <a16:creationId xmlns:a16="http://schemas.microsoft.com/office/drawing/2014/main" id="{CBB38026-CE2E-77C3-9BA2-1D968BB76290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0"/>
                                <a:ext cx="2880307" cy="1058205"/>
                                <a:chOff x="3314700" y="0"/>
                                <a:chExt cx="2880307" cy="1058205"/>
                              </a:xfrm>
                            </wpg:grpSpPr>
                            <wpg:grpSp>
                              <wpg:cNvPr id="2019759158" name="Group 2019759158">
                                <a:extLst>
                                  <a:ext uri="{FF2B5EF4-FFF2-40B4-BE49-F238E27FC236}">
                                    <a16:creationId xmlns:a16="http://schemas.microsoft.com/office/drawing/2014/main" id="{CCCC4DA6-7937-331D-FC63-29D66FEA2F88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0"/>
                                  <a:ext cx="2880307" cy="1043772"/>
                                  <a:chOff x="3314700" y="0"/>
                                  <a:chExt cx="5178229" cy="1221740"/>
                                </a:xfrm>
                              </wpg:grpSpPr>
                              <wps:wsp>
                                <wps:cNvPr id="1727443525" name="Rectangle 1727443525">
                                  <a:extLst>
                                    <a:ext uri="{FF2B5EF4-FFF2-40B4-BE49-F238E27FC236}">
                                      <a16:creationId xmlns:a16="http://schemas.microsoft.com/office/drawing/2014/main" id="{9FD38970-9E48-A2D4-2AFA-94546A3857D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38433750" name="Rectangle 1238433750">
                                  <a:extLst>
                                    <a:ext uri="{FF2B5EF4-FFF2-40B4-BE49-F238E27FC236}">
                                      <a16:creationId xmlns:a16="http://schemas.microsoft.com/office/drawing/2014/main" id="{7C66B981-ED96-9AE3-E77D-F5C3FDF0AAC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118987777" name="TextBox 7">
                                <a:extLst>
                                  <a:ext uri="{FF2B5EF4-FFF2-40B4-BE49-F238E27FC236}">
                                    <a16:creationId xmlns:a16="http://schemas.microsoft.com/office/drawing/2014/main" id="{62A50373-77E8-EB19-BEA3-3C0A9C69E21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41628"/>
                                  <a:ext cx="931348" cy="87536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E8F0529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دليل المدرب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360726204" name="TextBox 7">
                                <a:extLst>
                                  <a:ext uri="{FF2B5EF4-FFF2-40B4-BE49-F238E27FC236}">
                                    <a16:creationId xmlns:a16="http://schemas.microsoft.com/office/drawing/2014/main" id="{292FB854-CB09-EDA3-A41C-F97D4699B945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58605"/>
                                  <a:ext cx="790128" cy="9996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129E334" w14:textId="77777777" w:rsidR="00F15E72" w:rsidRDefault="00005650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107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965597079" name="Group 1965597079">
                              <a:extLst>
                                <a:ext uri="{FF2B5EF4-FFF2-40B4-BE49-F238E27FC236}">
                                  <a16:creationId xmlns:a16="http://schemas.microsoft.com/office/drawing/2014/main" id="{A89731A7-2203-63C9-3633-873B36332795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0"/>
                                <a:ext cx="2880307" cy="1043772"/>
                                <a:chOff x="0" y="0"/>
                                <a:chExt cx="2880307" cy="1043772"/>
                              </a:xfrm>
                            </wpg:grpSpPr>
                            <wpg:grpSp>
                              <wpg:cNvPr id="1891350486" name="Group 1891350486">
                                <a:extLst>
                                  <a:ext uri="{FF2B5EF4-FFF2-40B4-BE49-F238E27FC236}">
                                    <a16:creationId xmlns:a16="http://schemas.microsoft.com/office/drawing/2014/main" id="{BBDF90C7-3A87-2BB1-A3E1-26FBEB52381A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0"/>
                                  <a:ext cx="2880307" cy="1043772"/>
                                  <a:chOff x="0" y="0"/>
                                  <a:chExt cx="5178229" cy="1221740"/>
                                </a:xfrm>
                              </wpg:grpSpPr>
                              <wps:wsp>
                                <wps:cNvPr id="1658189048" name="Rectangle 1658189048">
                                  <a:extLst>
                                    <a:ext uri="{FF2B5EF4-FFF2-40B4-BE49-F238E27FC236}">
                                      <a16:creationId xmlns:a16="http://schemas.microsoft.com/office/drawing/2014/main" id="{246DD3C3-70B0-0AAF-4C6E-39ECC7B5BBC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759236804" name="Rectangle 1759236804">
                                  <a:extLst>
                                    <a:ext uri="{FF2B5EF4-FFF2-40B4-BE49-F238E27FC236}">
                                      <a16:creationId xmlns:a16="http://schemas.microsoft.com/office/drawing/2014/main" id="{BA333FD5-1813-9641-F4C0-2F1F59AAD322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607026983" name="TextBox 7">
                                <a:extLst>
                                  <a:ext uri="{FF2B5EF4-FFF2-40B4-BE49-F238E27FC236}">
                                    <a16:creationId xmlns:a16="http://schemas.microsoft.com/office/drawing/2014/main" id="{DCDE87E0-337A-3295-9B60-B6D13891A5B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022920" y="41628"/>
                                  <a:ext cx="961309" cy="71580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640FDAE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دليل المتدرب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67884432" name="TextBox 7">
                                <a:extLst>
                                  <a:ext uri="{FF2B5EF4-FFF2-40B4-BE49-F238E27FC236}">
                                    <a16:creationId xmlns:a16="http://schemas.microsoft.com/office/drawing/2014/main" id="{8EDCDEE2-7637-DEA4-B954-D5484E46FDB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6" y="58601"/>
                                  <a:ext cx="790128" cy="931788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9807C3E" w14:textId="77777777" w:rsidR="00F15E72" w:rsidRDefault="00005650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104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03680565" name="Group 1103680565">
                            <a:extLst>
                              <a:ext uri="{FF2B5EF4-FFF2-40B4-BE49-F238E27FC236}">
                                <a16:creationId xmlns:a16="http://schemas.microsoft.com/office/drawing/2014/main" id="{DCF714BD-4200-F248-5396-41AD55DB9D52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1391085"/>
                              <a:ext cx="5603875" cy="943610"/>
                              <a:chOff x="0" y="1391085"/>
                              <a:chExt cx="6195007" cy="1043772"/>
                            </a:xfrm>
                          </wpg:grpSpPr>
                          <wpg:grpSp>
                            <wpg:cNvPr id="467501776" name="Group 467501776">
                              <a:extLst>
                                <a:ext uri="{FF2B5EF4-FFF2-40B4-BE49-F238E27FC236}">
                                  <a16:creationId xmlns:a16="http://schemas.microsoft.com/office/drawing/2014/main" id="{946B5CD9-F573-FD13-5315-806A9F88F3A1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1391085"/>
                                <a:ext cx="2880307" cy="1043772"/>
                                <a:chOff x="3314700" y="1391085"/>
                                <a:chExt cx="2880307" cy="1043772"/>
                              </a:xfrm>
                            </wpg:grpSpPr>
                            <wpg:grpSp>
                              <wpg:cNvPr id="1752924626" name="Group 1752924626">
                                <a:extLst>
                                  <a:ext uri="{FF2B5EF4-FFF2-40B4-BE49-F238E27FC236}">
                                    <a16:creationId xmlns:a16="http://schemas.microsoft.com/office/drawing/2014/main" id="{60A0E883-B7CC-D979-47EE-2FECD9E6D20B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1391085"/>
                                  <a:ext cx="2880307" cy="1043772"/>
                                  <a:chOff x="3314700" y="1391085"/>
                                  <a:chExt cx="5178229" cy="1221740"/>
                                </a:xfrm>
                              </wpg:grpSpPr>
                              <wps:wsp>
                                <wps:cNvPr id="647792843" name="Rectangle 647792843">
                                  <a:extLst>
                                    <a:ext uri="{FF2B5EF4-FFF2-40B4-BE49-F238E27FC236}">
                                      <a16:creationId xmlns:a16="http://schemas.microsoft.com/office/drawing/2014/main" id="{02ED36DC-2387-A59C-71EA-FC1867AC727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1391085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7714436" name="Rectangle 527714436">
                                  <a:extLst>
                                    <a:ext uri="{FF2B5EF4-FFF2-40B4-BE49-F238E27FC236}">
                                      <a16:creationId xmlns:a16="http://schemas.microsoft.com/office/drawing/2014/main" id="{72EE6705-0212-CF7E-6F0A-1C667BCFFA5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1391085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247129949" name="TextBox 7">
                                <a:extLst>
                                  <a:ext uri="{FF2B5EF4-FFF2-40B4-BE49-F238E27FC236}">
                                    <a16:creationId xmlns:a16="http://schemas.microsoft.com/office/drawing/2014/main" id="{F3A3DED9-779E-8519-2A12-922FF88F31DC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1432713"/>
                                  <a:ext cx="931348" cy="87536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2A2FDAB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شرائح عرض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92591818" name="TextBox 7">
                                <a:extLst>
                                  <a:ext uri="{FF2B5EF4-FFF2-40B4-BE49-F238E27FC236}">
                                    <a16:creationId xmlns:a16="http://schemas.microsoft.com/office/drawing/2014/main" id="{E36FE6EF-D786-21EB-9DC6-B644DAC88F7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1449589"/>
                                  <a:ext cx="790128" cy="87872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B10C471" w14:textId="77777777" w:rsidR="00F15E72" w:rsidRDefault="00005650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115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شريحة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302049869" name="Group 1302049869">
                              <a:extLst>
                                <a:ext uri="{FF2B5EF4-FFF2-40B4-BE49-F238E27FC236}">
                                  <a16:creationId xmlns:a16="http://schemas.microsoft.com/office/drawing/2014/main" id="{2C041DB8-1284-8A42-3999-AACFFE68DBCF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1391085"/>
                                <a:ext cx="2880307" cy="1043772"/>
                                <a:chOff x="0" y="1391085"/>
                                <a:chExt cx="2880307" cy="1043772"/>
                              </a:xfrm>
                            </wpg:grpSpPr>
                            <wpg:grpSp>
                              <wpg:cNvPr id="1233874905" name="Group 1233874905">
                                <a:extLst>
                                  <a:ext uri="{FF2B5EF4-FFF2-40B4-BE49-F238E27FC236}">
                                    <a16:creationId xmlns:a16="http://schemas.microsoft.com/office/drawing/2014/main" id="{FFE701C1-FFBB-1267-EF3D-0C3D328E8522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1391085"/>
                                  <a:ext cx="2880307" cy="1043772"/>
                                  <a:chOff x="0" y="1391085"/>
                                  <a:chExt cx="5178229" cy="1221740"/>
                                </a:xfrm>
                              </wpg:grpSpPr>
                              <wps:wsp>
                                <wps:cNvPr id="184297653" name="Rectangle 184297653">
                                  <a:extLst>
                                    <a:ext uri="{FF2B5EF4-FFF2-40B4-BE49-F238E27FC236}">
                                      <a16:creationId xmlns:a16="http://schemas.microsoft.com/office/drawing/2014/main" id="{8CDFC5D3-0FD3-A627-8136-86D1F4318AA5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1391085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8426272" name="Rectangle 18426272">
                                  <a:extLst>
                                    <a:ext uri="{FF2B5EF4-FFF2-40B4-BE49-F238E27FC236}">
                                      <a16:creationId xmlns:a16="http://schemas.microsoft.com/office/drawing/2014/main" id="{1A2A4D62-DB42-83D8-3227-E4BBA3852D74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1391085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913159564" name="TextBox 7">
                                <a:extLst>
                                  <a:ext uri="{FF2B5EF4-FFF2-40B4-BE49-F238E27FC236}">
                                    <a16:creationId xmlns:a16="http://schemas.microsoft.com/office/drawing/2014/main" id="{5002F877-B12D-8BB0-9289-0625FE253EB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053637" y="1632997"/>
                                  <a:ext cx="961309" cy="71580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B3003CA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ورقة عمل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66251744" name="TextBox 7">
                                <a:extLst>
                                  <a:ext uri="{FF2B5EF4-FFF2-40B4-BE49-F238E27FC236}">
                                    <a16:creationId xmlns:a16="http://schemas.microsoft.com/office/drawing/2014/main" id="{43ED9BAA-8278-737A-50E6-FBEF869729AF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6" y="1449589"/>
                                  <a:ext cx="790128" cy="93140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6463146" w14:textId="77777777" w:rsidR="00F15E72" w:rsidRDefault="00005650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5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722343205" name="Group 722343205">
                            <a:extLst>
                              <a:ext uri="{FF2B5EF4-FFF2-40B4-BE49-F238E27FC236}">
                                <a16:creationId xmlns:a16="http://schemas.microsoft.com/office/drawing/2014/main" id="{D5839A48-2A29-9673-F3BC-C0ECDB5560B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2782170"/>
                              <a:ext cx="5603875" cy="943610"/>
                              <a:chOff x="0" y="2782170"/>
                              <a:chExt cx="6195007" cy="1043772"/>
                            </a:xfrm>
                          </wpg:grpSpPr>
                          <wpg:grpSp>
                            <wpg:cNvPr id="1199809832" name="Group 1199809832">
                              <a:extLst>
                                <a:ext uri="{FF2B5EF4-FFF2-40B4-BE49-F238E27FC236}">
                                  <a16:creationId xmlns:a16="http://schemas.microsoft.com/office/drawing/2014/main" id="{99D74BCF-6F1B-D9B3-706C-0B268A68641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2782170"/>
                                <a:ext cx="2880307" cy="1043772"/>
                                <a:chOff x="3314700" y="2782170"/>
                                <a:chExt cx="2880307" cy="1043772"/>
                              </a:xfrm>
                            </wpg:grpSpPr>
                            <wpg:grpSp>
                              <wpg:cNvPr id="342887738" name="Group 342887738">
                                <a:extLst>
                                  <a:ext uri="{FF2B5EF4-FFF2-40B4-BE49-F238E27FC236}">
                                    <a16:creationId xmlns:a16="http://schemas.microsoft.com/office/drawing/2014/main" id="{F67873AB-7784-B5B4-0098-84F7DD7120E9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2782170"/>
                                  <a:ext cx="2880307" cy="1043772"/>
                                  <a:chOff x="3314700" y="2782170"/>
                                  <a:chExt cx="5178229" cy="1221740"/>
                                </a:xfrm>
                              </wpg:grpSpPr>
                              <wps:wsp>
                                <wps:cNvPr id="866528566" name="Rectangle 866528566">
                                  <a:extLst>
                                    <a:ext uri="{FF2B5EF4-FFF2-40B4-BE49-F238E27FC236}">
                                      <a16:creationId xmlns:a16="http://schemas.microsoft.com/office/drawing/2014/main" id="{A39552F2-ACE8-AEAD-A815-8DCE422DE44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278217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346325422" name="Rectangle 1346325422">
                                  <a:extLst>
                                    <a:ext uri="{FF2B5EF4-FFF2-40B4-BE49-F238E27FC236}">
                                      <a16:creationId xmlns:a16="http://schemas.microsoft.com/office/drawing/2014/main" id="{E7D5B380-F4C6-E412-5D42-D2B336F6C43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278217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583764458" name="TextBox 7">
                                <a:extLst>
                                  <a:ext uri="{FF2B5EF4-FFF2-40B4-BE49-F238E27FC236}">
                                    <a16:creationId xmlns:a16="http://schemas.microsoft.com/office/drawing/2014/main" id="{63246B60-7768-7BFA-5928-F1A3E23C447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3053399"/>
                                  <a:ext cx="931348" cy="57349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2085ED3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استمارة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987315354" name="TextBox 7">
                                <a:extLst>
                                  <a:ext uri="{FF2B5EF4-FFF2-40B4-BE49-F238E27FC236}">
                                    <a16:creationId xmlns:a16="http://schemas.microsoft.com/office/drawing/2014/main" id="{24EE478E-63E9-93C9-5EE7-8142AA56F654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2840577"/>
                                  <a:ext cx="790128" cy="94132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B5FC156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5 صفحات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256796124" name="Group 1256796124">
                              <a:extLst>
                                <a:ext uri="{FF2B5EF4-FFF2-40B4-BE49-F238E27FC236}">
                                  <a16:creationId xmlns:a16="http://schemas.microsoft.com/office/drawing/2014/main" id="{A1F63FA0-1556-D05D-2A6D-3DB2D3872229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2782170"/>
                                <a:ext cx="2880307" cy="1043772"/>
                                <a:chOff x="0" y="2782170"/>
                                <a:chExt cx="2880307" cy="1043772"/>
                              </a:xfrm>
                            </wpg:grpSpPr>
                            <wpg:grpSp>
                              <wpg:cNvPr id="1292361600" name="Group 1292361600">
                                <a:extLst>
                                  <a:ext uri="{FF2B5EF4-FFF2-40B4-BE49-F238E27FC236}">
                                    <a16:creationId xmlns:a16="http://schemas.microsoft.com/office/drawing/2014/main" id="{28979397-B74A-7F52-1C2F-62663041FC44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2782170"/>
                                  <a:ext cx="2880307" cy="1043772"/>
                                  <a:chOff x="0" y="2782170"/>
                                  <a:chExt cx="5178229" cy="1221740"/>
                                </a:xfrm>
                              </wpg:grpSpPr>
                              <wps:wsp>
                                <wps:cNvPr id="364697199" name="Rectangle 364697199">
                                  <a:extLst>
                                    <a:ext uri="{FF2B5EF4-FFF2-40B4-BE49-F238E27FC236}">
                                      <a16:creationId xmlns:a16="http://schemas.microsoft.com/office/drawing/2014/main" id="{EE224D67-BCED-8C32-77FA-DBF56C82794C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278217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5047986" name="Rectangle 15047986">
                                  <a:extLst>
                                    <a:ext uri="{FF2B5EF4-FFF2-40B4-BE49-F238E27FC236}">
                                      <a16:creationId xmlns:a16="http://schemas.microsoft.com/office/drawing/2014/main" id="{C15A62C3-11A3-13AD-F547-A0053118C9EA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278217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714783996" name="TextBox 7">
                                <a:extLst>
                                  <a:ext uri="{FF2B5EF4-FFF2-40B4-BE49-F238E27FC236}">
                                    <a16:creationId xmlns:a16="http://schemas.microsoft.com/office/drawing/2014/main" id="{2B90D0A3-2FAC-31B3-6253-DF9F1B8962B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974555" y="2949292"/>
                                  <a:ext cx="1175928" cy="74438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17FA7B2" w14:textId="77777777" w:rsidR="00F15E72" w:rsidRDefault="00F15E72" w:rsidP="00F15E72">
                                    <w:pPr>
                                      <w:spacing w:line="216" w:lineRule="auto"/>
                                      <w:jc w:val="center"/>
                                      <w:rPr>
                                        <w:rFonts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lang w:bidi="ar-EG"/>
                                      </w:rPr>
                                    </w:pPr>
                                    <w:r>
                                      <w:rPr>
                                        <w:rFonts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  <w:lang w:bidi="ar-EG"/>
                                      </w:rPr>
                                      <w:t>اختبار قبلي وبعدي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824189744" name="TextBox 7">
                                <a:extLst>
                                  <a:ext uri="{FF2B5EF4-FFF2-40B4-BE49-F238E27FC236}">
                                    <a16:creationId xmlns:a16="http://schemas.microsoft.com/office/drawing/2014/main" id="{2E963FE0-7469-4F48-5ABB-9BC967700B72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5" y="2840775"/>
                                  <a:ext cx="790128" cy="42524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</wpg:grpSp>
                      <pic:pic xmlns:pic="http://schemas.openxmlformats.org/drawingml/2006/picture">
                        <pic:nvPicPr>
                          <pic:cNvPr id="1215068312" name="Picture 1215068312" descr="Training ">
                            <a:extLst>
                              <a:ext uri="{FF2B5EF4-FFF2-40B4-BE49-F238E27FC236}">
                                <a16:creationId xmlns:a16="http://schemas.microsoft.com/office/drawing/2014/main" id="{5DFDAE7F-EC8F-3A46-4167-C57DD5AB2DA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7343" y="187670"/>
                            <a:ext cx="606020" cy="6060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4869935" name="Picture 124869935" descr="Book ">
                            <a:extLst>
                              <a:ext uri="{FF2B5EF4-FFF2-40B4-BE49-F238E27FC236}">
                                <a16:creationId xmlns:a16="http://schemas.microsoft.com/office/drawing/2014/main" id="{26E184EF-8254-E332-EB23-C088F61CD11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8808" y="72210"/>
                            <a:ext cx="730424" cy="7304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4177648" name="Picture 234177648" descr="Presentation ">
                            <a:extLst>
                              <a:ext uri="{FF2B5EF4-FFF2-40B4-BE49-F238E27FC236}">
                                <a16:creationId xmlns:a16="http://schemas.microsoft.com/office/drawing/2014/main" id="{3302BBB2-376B-2552-94C7-E52902E0FAB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5519" y="1588524"/>
                            <a:ext cx="609668" cy="6096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93917362" name="Picture 1093917362" descr="Document ">
                            <a:extLst>
                              <a:ext uri="{FF2B5EF4-FFF2-40B4-BE49-F238E27FC236}">
                                <a16:creationId xmlns:a16="http://schemas.microsoft.com/office/drawing/2014/main" id="{718B4109-1509-52E6-31D9-28A90A277D9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7892" y="1540703"/>
                            <a:ext cx="647119" cy="64711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5386706" name="Picture 565386706" descr="Exam ">
                            <a:extLst>
                              <a:ext uri="{FF2B5EF4-FFF2-40B4-BE49-F238E27FC236}">
                                <a16:creationId xmlns:a16="http://schemas.microsoft.com/office/drawing/2014/main" id="{47741173-DB1C-3588-4319-872A573A1EF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0651" y="2930843"/>
                            <a:ext cx="671708" cy="6717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9973710" name="Picture 419973710" descr="Search ">
                            <a:extLst>
                              <a:ext uri="{FF2B5EF4-FFF2-40B4-BE49-F238E27FC236}">
                                <a16:creationId xmlns:a16="http://schemas.microsoft.com/office/drawing/2014/main" id="{C3D1ACA1-D3F2-C72F-7E45-68B21574B4B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2227" y="2934724"/>
                            <a:ext cx="714733" cy="7147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79DA6C4" id="Group 76" o:spid="_x0000_s1056" style="width:441.25pt;height:293.35pt;mso-position-horizontal-relative:char;mso-position-vertical-relative:line" coordsize="56038,372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">
                <v:group id="Group 1031000455" o:spid="_x0000_s1057" style="position:absolute;width:56038;height:37257" coordsize="56038,37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">
                  <v:group id="Group 944829208" o:spid="_x0000_s1058" style="position:absolute;width:56038;height:9566" coordsize="61950,10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">
                    <v:group id="Group 1486617104" o:spid="_x0000_s1059" style="position:absolute;left:33147;width:28803;height:10582" coordorigin="33147" coordsize="28803,10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">
                      <v:group id="Group 2019759158" o:spid="_x0000_s1060" style="position:absolute;left:33147;width:28803;height:10437" coordorigin="33147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">
                        <v:rect id="Rectangle 1727443525" o:spid="_x0000_s1061" style="position:absolute;left:33147;width:51782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" fillcolor="#a5a5a5 [2092]" stroked="f" strokeweight="1pt">
                          <v:fill opacity="49087f"/>
                        </v:rect>
                        <v:rect id="Rectangle 1238433750" o:spid="_x0000_s1062" style="position:absolute;left:70705;width:14205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" fillcolor="#168489" stroked="f" strokeweight="1pt">
                          <v:fill opacity="49087f"/>
                        </v:rect>
                      </v:group>
                      <v:shape id="TextBox 7" o:spid="_x0000_s1063" type="#_x0000_t202" style="position:absolute;left:43675;top:416;width:9314;height:8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" filled="f" stroked="f">
                        <v:textbox>
                          <w:txbxContent>
                            <w:p w14:paraId="3E8F0529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دليل المدرب</w:t>
                              </w:r>
                            </w:p>
                          </w:txbxContent>
                        </v:textbox>
                      </v:shape>
                      <v:shape id="TextBox 7" o:spid="_x0000_s1064" type="#_x0000_t202" style="position:absolute;left:53856;top:586;width:7901;height:9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" filled="f" stroked="f">
                        <v:textbox>
                          <w:txbxContent>
                            <w:p w14:paraId="3129E334" w14:textId="77777777" w:rsidR="00F15E72" w:rsidRDefault="00005650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107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  <v:group id="Group 1965597079" o:spid="_x0000_s1065" style="position:absolute;width:28803;height:10437;flip:x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">
                      <v:group id="Group 1891350486" o:spid="_x0000_s1066" style="position:absolute;width:28803;height:10437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">
                        <v:rect id="Rectangle 1658189048" o:spid="_x0000_s1067" style="position:absolute;width:51782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" fillcolor="#a5a5a5 [2092]" stroked="f" strokeweight="1pt">
                          <v:fill opacity="49087f"/>
                        </v:rect>
                        <v:rect id="Rectangle 1759236804" o:spid="_x0000_s1068" style="position:absolute;left:37558;width:14205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" fillcolor="#168489" stroked="f" strokeweight="1pt">
                          <v:fill opacity="49087f"/>
                        </v:rect>
                      </v:group>
                      <v:shape id="TextBox 7" o:spid="_x0000_s1069" type="#_x0000_t202" style="position:absolute;left:10229;top:416;width:9613;height:7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" filled="f" stroked="f">
                        <v:textbox>
                          <w:txbxContent>
                            <w:p w14:paraId="6640FDAE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دليل المتدرب</w:t>
                              </w:r>
                            </w:p>
                          </w:txbxContent>
                        </v:textbox>
                      </v:shape>
                      <v:shape id="TextBox 7" o:spid="_x0000_s1070" type="#_x0000_t202" style="position:absolute;left:20709;top:586;width:7901;height:9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" filled="f" stroked="f">
                        <v:textbox>
                          <w:txbxContent>
                            <w:p w14:paraId="49807C3E" w14:textId="77777777" w:rsidR="00F15E72" w:rsidRDefault="00005650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104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1103680565" o:spid="_x0000_s1071" style="position:absolute;top:13910;width:56038;height:9436" coordorigin=",13910" coordsize="61950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">
                    <v:group id="Group 467501776" o:spid="_x0000_s1072" style="position:absolute;left:33147;top:13910;width:28803;height:10438" coordorigin="33147,13910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">
                      <v:group id="Group 1752924626" o:spid="_x0000_s1073" style="position:absolute;left:33147;top:13910;width:28803;height:10438" coordorigin="33147,13910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">
                        <v:rect id="Rectangle 647792843" o:spid="_x0000_s1074" style="position:absolute;left:33147;top:13910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" fillcolor="#a5a5a5 [2092]" stroked="f" strokeweight="1pt">
                          <v:fill opacity="49087f"/>
                        </v:rect>
                        <v:rect id="Rectangle 527714436" o:spid="_x0000_s1075" style="position:absolute;left:70705;top:13910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" fillcolor="#168489" stroked="f" strokeweight="1pt">
                          <v:fill opacity="49087f"/>
                        </v:rect>
                      </v:group>
                      <v:shape id="TextBox 7" o:spid="_x0000_s1076" type="#_x0000_t202" style="position:absolute;left:43675;top:14327;width:9314;height:8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" filled="f" stroked="f">
                        <v:textbox>
                          <w:txbxContent>
                            <w:p w14:paraId="52A2FDAB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شرائح عرض</w:t>
                              </w:r>
                            </w:p>
                          </w:txbxContent>
                        </v:textbox>
                      </v:shape>
                      <v:shape id="TextBox 7" o:spid="_x0000_s1077" type="#_x0000_t202" style="position:absolute;left:53856;top:14495;width:7901;height:8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" filled="f" stroked="f">
                        <v:textbox>
                          <w:txbxContent>
                            <w:p w14:paraId="2B10C471" w14:textId="77777777" w:rsidR="00F15E72" w:rsidRDefault="00005650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115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شريحة</w:t>
                              </w:r>
                            </w:p>
                          </w:txbxContent>
                        </v:textbox>
                      </v:shape>
                    </v:group>
                    <v:group id="Group 1302049869" o:spid="_x0000_s1078" style="position:absolute;top:13910;width:28803;height:10438;flip:x" coordorigin=",13910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">
                      <v:group id="Group 1233874905" o:spid="_x0000_s1079" style="position:absolute;top:13910;width:28803;height:10438" coordorigin=",13910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">
                        <v:rect id="Rectangle 184297653" o:spid="_x0000_s1080" style="position:absolute;top:13910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" fillcolor="#a5a5a5 [2092]" stroked="f" strokeweight="1pt">
                          <v:fill opacity="49087f"/>
                        </v:rect>
                        <v:rect id="Rectangle 18426272" o:spid="_x0000_s1081" style="position:absolute;left:37558;top:13910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" fillcolor="#168489" stroked="f" strokeweight="1pt">
                          <v:fill opacity="49087f"/>
                        </v:rect>
                      </v:group>
                      <v:shape id="TextBox 7" o:spid="_x0000_s1082" type="#_x0000_t202" style="position:absolute;left:10536;top:16329;width:9613;height:7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" filled="f" stroked="f">
                        <v:textbox>
                          <w:txbxContent>
                            <w:p w14:paraId="4B3003CA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ورقة عمل</w:t>
                              </w:r>
                            </w:p>
                          </w:txbxContent>
                        </v:textbox>
                      </v:shape>
                      <v:shape id="TextBox 7" o:spid="_x0000_s1083" type="#_x0000_t202" style="position:absolute;left:20709;top:14495;width:7901;height:9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" filled="f" stroked="f">
                        <v:textbox>
                          <w:txbxContent>
                            <w:p w14:paraId="16463146" w14:textId="77777777" w:rsidR="00F15E72" w:rsidRDefault="00005650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5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722343205" o:spid="_x0000_s1084" style="position:absolute;top:27821;width:56038;height:9436" coordorigin=",27821" coordsize="61950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">
                    <v:group id="Group 1199809832" o:spid="_x0000_s1085" style="position:absolute;left:33147;top:27821;width:28803;height:10438" coordorigin="33147,27821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">
                      <v:group id="Group 342887738" o:spid="_x0000_s1086" style="position:absolute;left:33147;top:27821;width:28803;height:10438" coordorigin="33147,27821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">
                        <v:rect id="Rectangle 866528566" o:spid="_x0000_s1087" style="position:absolute;left:33147;top:27821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" fillcolor="#a5a5a5 [2092]" stroked="f" strokeweight="1pt">
                          <v:fill opacity="49087f"/>
                        </v:rect>
                        <v:rect id="Rectangle 1346325422" o:spid="_x0000_s1088" style="position:absolute;left:70705;top:27821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" fillcolor="#168489" stroked="f" strokeweight="1pt">
                          <v:fill opacity="49087f"/>
                        </v:rect>
                      </v:group>
                      <v:shape id="TextBox 7" o:spid="_x0000_s1089" type="#_x0000_t202" style="position:absolute;left:43675;top:30533;width:9314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" filled="f" stroked="f">
                        <v:textbox>
                          <w:txbxContent>
                            <w:p w14:paraId="42085ED3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استمارة</w:t>
                              </w:r>
                            </w:p>
                          </w:txbxContent>
                        </v:textbox>
                      </v:shape>
                      <v:shape id="TextBox 7" o:spid="_x0000_s1090" type="#_x0000_t202" style="position:absolute;left:53856;top:28405;width:7901;height:9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" filled="f" stroked="f">
                        <v:textbox>
                          <w:txbxContent>
                            <w:p w14:paraId="3B5FC156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5 صفحات</w:t>
                              </w:r>
                            </w:p>
                          </w:txbxContent>
                        </v:textbox>
                      </v:shape>
                    </v:group>
                    <v:group id="Group 1256796124" o:spid="_x0000_s1091" style="position:absolute;top:27821;width:28803;height:10438;flip:x" coordorigin=",27821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">
                      <v:group id="Group 1292361600" o:spid="_x0000_s1092" style="position:absolute;top:27821;width:28803;height:10438" coordorigin=",27821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">
                        <v:rect id="Rectangle 364697199" o:spid="_x0000_s1093" style="position:absolute;top:27821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" fillcolor="#a5a5a5 [2092]" stroked="f" strokeweight="1pt">
                          <v:fill opacity="49087f"/>
                        </v:rect>
                        <v:rect id="Rectangle 15047986" o:spid="_x0000_s1094" style="position:absolute;left:37558;top:27821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" fillcolor="#168489" stroked="f" strokeweight="1pt">
                          <v:fill opacity="49087f"/>
                        </v:rect>
                      </v:group>
                      <v:shape id="TextBox 7" o:spid="_x0000_s1095" type="#_x0000_t202" style="position:absolute;left:9745;top:29492;width:11759;height:7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" filled="f" stroked="f">
                        <v:textbox>
                          <w:txbxContent>
                            <w:p w14:paraId="117FA7B2" w14:textId="77777777" w:rsidR="00F15E72" w:rsidRDefault="00F15E72" w:rsidP="00F15E72">
                              <w:pPr>
                                <w:spacing w:line="216" w:lineRule="auto"/>
                                <w:jc w:val="center"/>
                                <w:rPr>
                                  <w:rFonts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lang w:bidi="ar-EG"/>
                                </w:rPr>
                              </w:pPr>
                              <w:r>
                                <w:rPr>
                                  <w:rFonts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  <w:lang w:bidi="ar-EG"/>
                                </w:rPr>
                                <w:t>اختبار قبلي وبعدي</w:t>
                              </w:r>
                            </w:p>
                          </w:txbxContent>
                        </v:textbox>
                      </v:shape>
                      <v:shape id="TextBox 7" o:spid="_x0000_s1096" type="#_x0000_t202" style="position:absolute;left:20709;top:28407;width:7901;height:4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" filled="f" stroked="f"/>
                    </v:group>
                  </v:group>
                </v:group>
                <v:shape id="Picture 1215068312" o:spid="_x0000_s1097" type="#_x0000_t75" alt="Training " style="position:absolute;left:32473;top:1876;width:6060;height:6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">
                  <v:imagedata r:id="rId32" o:title="Training " gain="19661f" blacklevel="22938f"/>
                </v:shape>
                <v:shape id="Picture 124869935" o:spid="_x0000_s1098" type="#_x0000_t75" alt="Book " style="position:absolute;left:17288;top:722;width:7304;height:7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">
                  <v:imagedata r:id="rId33" o:title="Book " gain="19661f" blacklevel="22938f"/>
                </v:shape>
                <v:shape id="Picture 234177648" o:spid="_x0000_s1099" type="#_x0000_t75" alt="Presentation " style="position:absolute;left:32455;top:15885;width:6096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">
                  <v:imagedata r:id="rId34" o:title="Presentation " gain="19661f" blacklevel="22938f"/>
                </v:shape>
                <v:shape id="Picture 1093917362" o:spid="_x0000_s1100" type="#_x0000_t75" alt="Document " style="position:absolute;left:17778;top:15407;width:6472;height:6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">
                  <v:imagedata r:id="rId35" o:title="Document " gain="19661f" blacklevel="22938f"/>
                </v:shape>
                <v:shape id="Picture 565386706" o:spid="_x0000_s1101" type="#_x0000_t75" alt="Exam " style="position:absolute;left:32006;top:29308;width:6717;height:67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">
                  <v:imagedata r:id="rId36" o:title="Exam " gain="19661f" blacklevel="22938f"/>
                </v:shape>
                <v:shape id="Picture 419973710" o:spid="_x0000_s1102" type="#_x0000_t75" alt="Search " style="position:absolute;left:18222;top:29347;width:7147;height:7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">
                  <v:imagedata r:id="rId37" o:title="Search " gain="19661f" blacklevel="22938f"/>
                </v:shape>
                <w10:anchorlock/>
              </v:group>
            </w:pict>
          </mc:Fallback>
        </mc:AlternateContent>
      </w:r>
    </w:p>
    <w:p w14:paraId="5A80A440" w14:textId="77777777" w:rsidR="00DC2CFD" w:rsidRDefault="00DC2CFD" w:rsidP="00DC2CFD">
      <w:pPr>
        <w:rPr>
          <w:sz w:val="40"/>
          <w:szCs w:val="44"/>
          <w:rtl/>
          <w:lang w:bidi="ar-SY"/>
        </w:rPr>
      </w:pPr>
    </w:p>
    <w:p w14:paraId="142A0E15" w14:textId="77777777" w:rsidR="005F43F4" w:rsidRDefault="005F43F4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2C6B0582" w14:textId="77777777" w:rsidR="00A34119" w:rsidRPr="001C11A3" w:rsidRDefault="00005650" w:rsidP="005F43F4">
      <w:pPr>
        <w:spacing w:line="240" w:lineRule="auto"/>
        <w:jc w:val="center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cs="PT Bold Heading"/>
          <w:noProof/>
          <w:sz w:val="52"/>
          <w:szCs w:val="56"/>
          <w:rtl/>
        </w:rPr>
        <w:lastRenderedPageBreak/>
        <mc:AlternateContent>
          <mc:Choice Requires="wpg">
            <w:drawing>
              <wp:anchor distT="0" distB="0" distL="114300" distR="114300" simplePos="0" relativeHeight="252068864" behindDoc="0" locked="0" layoutInCell="1" allowOverlap="1" wp14:anchorId="45D1A6F0" wp14:editId="16FE0D1F">
                <wp:simplePos x="0" y="0"/>
                <wp:positionH relativeFrom="column">
                  <wp:posOffset>123825</wp:posOffset>
                </wp:positionH>
                <wp:positionV relativeFrom="paragraph">
                  <wp:posOffset>-466725</wp:posOffset>
                </wp:positionV>
                <wp:extent cx="6352544" cy="7153275"/>
                <wp:effectExtent l="0" t="0" r="0" b="0"/>
                <wp:wrapNone/>
                <wp:docPr id="162" name="Group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2544" cy="7153275"/>
                          <a:chOff x="0" y="0"/>
                          <a:chExt cx="6352544" cy="7153275"/>
                        </a:xfrm>
                      </wpg:grpSpPr>
                      <wpg:grpSp>
                        <wpg:cNvPr id="1279981941" name="Group 1279981941"/>
                        <wpg:cNvGrpSpPr/>
                        <wpg:grpSpPr>
                          <a:xfrm>
                            <a:off x="161924" y="2571750"/>
                            <a:ext cx="5425885" cy="4581525"/>
                            <a:chOff x="-3" y="0"/>
                            <a:chExt cx="5425957" cy="4581850"/>
                          </a:xfrm>
                        </wpg:grpSpPr>
                        <wpg:grpSp>
                          <wpg:cNvPr id="1279981942" name="Group 25"/>
                          <wpg:cNvGrpSpPr/>
                          <wpg:grpSpPr>
                            <a:xfrm>
                              <a:off x="3130292" y="0"/>
                              <a:ext cx="2262077" cy="617978"/>
                              <a:chOff x="3849918" y="0"/>
                              <a:chExt cx="2262077" cy="617978"/>
                            </a:xfrm>
                          </wpg:grpSpPr>
                          <wpg:grpSp>
                            <wpg:cNvPr id="1279981943" name="Group 1279981943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279981944" name="Oval 1279981944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79981945" name="Picture 1279981945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lum bright="70000" contrast="-7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279981946" name="TextBox 34"/>
                            <wps:cNvSpPr txBox="1"/>
                            <wps:spPr>
                              <a:xfrm>
                                <a:off x="3849918" y="69934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67B465C" w14:textId="0BA8E779" w:rsidR="00005650" w:rsidRPr="00BC6FB1" w:rsidRDefault="006D0258" w:rsidP="006D0258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39" w:history="1">
                                    <w:r w:rsidR="00005650" w:rsidRPr="006D0258">
                                      <w:rPr>
                                        <w:rStyle w:val="Hyperlink"/>
                                        <w:rFonts w:ascii="Adobe Arabic" w:eastAsia="GE Dinar One" w:hAnsi="Adobe Arabic" w:cs="Adobe Arabic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أهداف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279981947" name="Group 26"/>
                          <wpg:cNvGrpSpPr/>
                          <wpg:grpSpPr>
                            <a:xfrm>
                              <a:off x="-3" y="9939"/>
                              <a:ext cx="2261238" cy="617910"/>
                              <a:chOff x="-3" y="0"/>
                              <a:chExt cx="2261546" cy="618535"/>
                            </a:xfrm>
                          </wpg:grpSpPr>
                          <wps:wsp>
                            <wps:cNvPr id="1279981948" name="Oval 1279981948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79981949" name="TextBox 34"/>
                            <wps:cNvSpPr txBox="1"/>
                            <wps:spPr>
                              <a:xfrm>
                                <a:off x="-3" y="69936"/>
                                <a:ext cx="1756037" cy="5485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C9BDB6F" w14:textId="678CB70C" w:rsidR="00005650" w:rsidRPr="00BC6FB1" w:rsidRDefault="006D0258" w:rsidP="006D0258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40" w:history="1">
                                    <w:r w:rsidR="00005650" w:rsidRPr="006D0258">
                                      <w:rPr>
                                        <w:rStyle w:val="Hyperlink"/>
                                        <w:rFonts w:ascii="Adobe Arabic" w:eastAsia="GE Dinar One" w:hAnsi="Adobe Arabic" w:cs="Adobe Arabic" w:hint="cs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محاور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279981950" name="Picture 1279981950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1" cstate="print">
                                <a:lum bright="70000" contrast="-70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279981951" name="Text Box 1279981951"/>
                          <wps:cNvSpPr txBox="1"/>
                          <wps:spPr>
                            <a:xfrm>
                              <a:off x="3209528" y="874593"/>
                              <a:ext cx="2216426" cy="32880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F92CF33" w14:textId="343163E1" w:rsidR="00005650" w:rsidRPr="002C04B9" w:rsidRDefault="00005650" w:rsidP="006D0258">
                                <w:pPr>
                                  <w:pStyle w:val="aa"/>
                                  <w:spacing w:line="276" w:lineRule="auto"/>
                                  <w:jc w:val="left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r w:rsidRPr="002C04B9">
                                  <w:rPr>
                                    <w:rFonts w:ascii="Sakkal Majalla" w:hAnsi="Sakkal Majalla" w:cs="Sakkal Majalla" w:hint="cs"/>
                                    <w:sz w:val="34"/>
                                    <w:szCs w:val="34"/>
                                    <w:rtl/>
                                  </w:rPr>
                                  <w:t xml:space="preserve">عند الانتهاء من تنفيذ أنشطة هذه الجلسة التدريبية، </w:t>
                                </w:r>
                                <w:hyperlink r:id="rId42" w:history="1">
                                  <w:r w:rsidRPr="006D0258">
                                    <w:rPr>
                                      <w:rStyle w:val="Hyperlink"/>
                                      <w:rFonts w:ascii="Sakkal Majalla" w:hAnsi="Sakkal Majalla" w:cs="Sakkal Majalla" w:hint="cs"/>
                                      <w:sz w:val="34"/>
                                      <w:szCs w:val="34"/>
                                      <w:rtl/>
                                    </w:rPr>
                                    <w:t>سيتمكّن المشاركون من:</w:t>
                                  </w:r>
                                </w:hyperlink>
                              </w:p>
                              <w:p w14:paraId="7E23B123" w14:textId="77777777" w:rsidR="00005650" w:rsidRPr="006E06DD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6E06DD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الإلمام ب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تعريف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وأهميتها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3A4F9535" w14:textId="77777777" w:rsidR="00005650" w:rsidRPr="006E06DD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6E06DD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معرفة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الفرق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بين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الداخلية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والمراجعة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1A1BF816" w14:textId="77777777" w:rsidR="00005650" w:rsidRPr="006E06DD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6E06DD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تعلم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المبادئ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الأساسية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للمراجعة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</w:p>
                              <w:p w14:paraId="3E0911B3" w14:textId="77777777" w:rsidR="00005650" w:rsidRPr="006E06DD" w:rsidRDefault="00005650" w:rsidP="00005650">
                                <w:p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9856704" name="Text Box 1579856704"/>
                          <wps:cNvSpPr txBox="1"/>
                          <wps:spPr>
                            <a:xfrm>
                              <a:off x="39586" y="874020"/>
                              <a:ext cx="2216426" cy="37078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0A5B882" w14:textId="77777777" w:rsidR="00005650" w:rsidRPr="006E06DD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6E06DD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تمهيد.</w:t>
                                </w:r>
                              </w:p>
                              <w:p w14:paraId="20A45155" w14:textId="77777777" w:rsidR="00005650" w:rsidRPr="006E06DD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6E06DD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المقدّمة.</w:t>
                                </w:r>
                              </w:p>
                              <w:p w14:paraId="5AD0F854" w14:textId="77777777" w:rsidR="00005650" w:rsidRPr="006E06DD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6E06DD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تعارف المشاركين.</w:t>
                                </w:r>
                              </w:p>
                              <w:p w14:paraId="1DD38F2D" w14:textId="77777777" w:rsidR="00005650" w:rsidRPr="006E06DD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6E06DD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مشاهدة فيديو تدريبي.</w:t>
                                </w:r>
                              </w:p>
                              <w:p w14:paraId="582870F6" w14:textId="77777777" w:rsidR="00005650" w:rsidRPr="006E06DD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تعريف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وأهميتها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22826F60" w14:textId="77777777" w:rsidR="00005650" w:rsidRPr="006E06DD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الفرق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بين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الداخلية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والمراجعة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00F77FD5" w14:textId="77777777" w:rsidR="00005650" w:rsidRPr="006E06DD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المبادئ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الأساسية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للمراجعة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</w:p>
                              <w:p w14:paraId="31EFCC92" w14:textId="77777777" w:rsidR="00005650" w:rsidRPr="006E06DD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6E06DD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تمرين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46116251" name="Group 1246116251"/>
                        <wpg:cNvGrpSpPr/>
                        <wpg:grpSpPr>
                          <a:xfrm>
                            <a:off x="0" y="0"/>
                            <a:ext cx="6352544" cy="2325233"/>
                            <a:chOff x="0" y="0"/>
                            <a:chExt cx="6352544" cy="2325233"/>
                          </a:xfrm>
                        </wpg:grpSpPr>
                        <pic:pic xmlns:pic="http://schemas.openxmlformats.org/drawingml/2006/picture">
                          <pic:nvPicPr>
                            <pic:cNvPr id="1246116252" name="Picture 1246116252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3" cstate="print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246116253" name="TextBox 34"/>
                          <wps:cNvSpPr txBox="1"/>
                          <wps:spPr>
                            <a:xfrm>
                              <a:off x="5220339" y="1072378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FECA2B1" w14:textId="77777777" w:rsidR="00005650" w:rsidRPr="00F01FA2" w:rsidRDefault="00005650" w:rsidP="00005650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الوحدة الأولى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246116255" name="TextBox 34"/>
                          <wps:cNvSpPr txBox="1"/>
                          <wps:spPr>
                            <a:xfrm>
                              <a:off x="0" y="1290861"/>
                              <a:ext cx="4566920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000B89" w14:textId="77777777" w:rsidR="00005650" w:rsidRPr="00F01FA2" w:rsidRDefault="00005650" w:rsidP="00005650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مقدمة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في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6E06DD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الخارجية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D1A6F0" id="Group 162" o:spid="_x0000_s1103" style="position:absolute;left:0;text-align:left;margin-left:9.75pt;margin-top:-36.75pt;width:500.2pt;height:563.25pt;z-index:252068864;mso-position-horizontal-relative:text;mso-position-vertical-relative:text;mso-height-relative:margin" coordsize="63525,715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">
                <v:group id="Group 1279981941" o:spid="_x0000_s1104" style="position:absolute;left:1619;top:25717;width:54259;height:45815" coordorigin="" coordsize="54259,45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">
                  <v:group id="Group 25" o:spid="_x0000_s1105" style="position:absolute;left:31302;width:22621;height:6179" coordorigin="38499" coordsize="22620,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">
                    <v:group id="Group 1279981943" o:spid="_x0000_s1106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">
                      <v:oval id="Oval 1279981944" o:spid="_x0000_s1107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" fillcolor="#168489" stroked="f" strokeweight="1pt">
                        <v:fill opacity="49087f"/>
                        <v:stroke joinstyle="miter"/>
                      </v:oval>
                      <v:shape id="Picture 1279981945" o:spid="_x0000_s1108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">
                        <v:imagedata r:id="rId44" o:title="Target " gain="19661f" blacklevel="22938f"/>
                      </v:shape>
                    </v:group>
                    <v:shape id="_x0000_s1109" type="#_x0000_t202" style="position:absolute;left:38499;top:699;width:17551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" filled="f" stroked="f">
                      <v:textbox style="mso-fit-shape-to-text:t">
                        <w:txbxContent>
                          <w:p w14:paraId="667B465C" w14:textId="0BA8E779" w:rsidR="00005650" w:rsidRPr="00BC6FB1" w:rsidRDefault="006D0258" w:rsidP="006D0258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45" w:history="1">
                              <w:r w:rsidR="00005650" w:rsidRPr="006D0258">
                                <w:rPr>
                                  <w:rStyle w:val="Hyperlink"/>
                                  <w:rFonts w:ascii="Adobe Arabic" w:eastAsia="GE Dinar One" w:hAnsi="Adobe Arabic" w:cs="Adobe Arabic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أهداف الجلسة</w:t>
                              </w:r>
                            </w:hyperlink>
                          </w:p>
                        </w:txbxContent>
                      </v:textbox>
                    </v:shape>
                  </v:group>
                  <v:group id="Group 26" o:spid="_x0000_s1110" style="position:absolute;top:99;width:22612;height:6179" coordorigin="" coordsize="22615,6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">
                    <v:oval id="Oval 1279981948" o:spid="_x0000_s1111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" fillcolor="#168489" stroked="f" strokeweight="1pt">
                      <v:fill opacity="49087f"/>
                      <v:stroke joinstyle="miter"/>
                    </v:oval>
                    <v:shape id="_x0000_s1112" type="#_x0000_t202" style="position:absolute;top:699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" filled="f" stroked="f">
                      <v:textbox style="mso-fit-shape-to-text:t">
                        <w:txbxContent>
                          <w:p w14:paraId="1C9BDB6F" w14:textId="678CB70C" w:rsidR="00005650" w:rsidRPr="00BC6FB1" w:rsidRDefault="006D0258" w:rsidP="006D0258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46" w:history="1">
                              <w:r w:rsidR="00005650" w:rsidRPr="006D0258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محاور الجلسة</w:t>
                              </w:r>
                            </w:hyperlink>
                          </w:p>
                        </w:txbxContent>
                      </v:textbox>
                    </v:shape>
                    <v:shape id="Picture 1279981950" o:spid="_x0000_s1113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">
                      <v:imagedata r:id="rId47" o:title="Note " gain="19661f" blacklevel="22938f"/>
                    </v:shape>
                  </v:group>
                  <v:shape id="Text Box 1279981951" o:spid="_x0000_s1114" type="#_x0000_t202" style="position:absolute;left:32095;top:8745;width:22164;height:328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" filled="f" stroked="f" strokeweight=".5pt">
                    <v:textbox>
                      <w:txbxContent>
                        <w:p w14:paraId="3F92CF33" w14:textId="343163E1" w:rsidR="00005650" w:rsidRPr="002C04B9" w:rsidRDefault="00005650" w:rsidP="006D0258">
                          <w:pPr>
                            <w:pStyle w:val="aa"/>
                            <w:spacing w:line="276" w:lineRule="auto"/>
                            <w:jc w:val="left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r w:rsidRPr="002C04B9">
                            <w:rPr>
                              <w:rFonts w:ascii="Sakkal Majalla" w:hAnsi="Sakkal Majalla" w:cs="Sakkal Majalla" w:hint="cs"/>
                              <w:sz w:val="34"/>
                              <w:szCs w:val="34"/>
                              <w:rtl/>
                            </w:rPr>
                            <w:t xml:space="preserve">عند الانتهاء من تنفيذ أنشطة هذه الجلسة التدريبية، </w:t>
                          </w:r>
                          <w:hyperlink r:id="rId48" w:history="1">
                            <w:r w:rsidRPr="006D0258">
                              <w:rPr>
                                <w:rStyle w:val="Hyperlink"/>
                                <w:rFonts w:ascii="Sakkal Majalla" w:hAnsi="Sakkal Majalla" w:cs="Sakkal Majalla" w:hint="cs"/>
                                <w:sz w:val="34"/>
                                <w:szCs w:val="34"/>
                                <w:rtl/>
                              </w:rPr>
                              <w:t>سيتمكّن المشاركون من:</w:t>
                            </w:r>
                          </w:hyperlink>
                        </w:p>
                        <w:p w14:paraId="7E23B123" w14:textId="77777777" w:rsidR="00005650" w:rsidRPr="006E06DD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6E06DD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الإلمام ب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تعريف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وأهميتها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3A4F9535" w14:textId="77777777" w:rsidR="00005650" w:rsidRPr="006E06DD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6E06DD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معرفة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الفرق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بين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الداخلية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والمراجعة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1A1BF816" w14:textId="77777777" w:rsidR="00005650" w:rsidRPr="006E06DD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6E06DD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تعلم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المبادئ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الأساسية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للمراجعة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الخارجية</w:t>
                          </w:r>
                          <w:r w:rsidRPr="006E06DD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</w:p>
                        <w:p w14:paraId="3E0911B3" w14:textId="77777777" w:rsidR="00005650" w:rsidRPr="006E06DD" w:rsidRDefault="00005650" w:rsidP="00005650">
                          <w:p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</w:p>
                      </w:txbxContent>
                    </v:textbox>
                  </v:shape>
                  <v:shape id="Text Box 1579856704" o:spid="_x0000_s1115" type="#_x0000_t202" style="position:absolute;left:395;top:8740;width:22165;height:37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" filled="f" stroked="f" strokeweight=".5pt">
                    <v:textbox>
                      <w:txbxContent>
                        <w:p w14:paraId="70A5B882" w14:textId="77777777" w:rsidR="00005650" w:rsidRPr="006E06DD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6E06DD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تمهيد.</w:t>
                          </w:r>
                        </w:p>
                        <w:p w14:paraId="20A45155" w14:textId="77777777" w:rsidR="00005650" w:rsidRPr="006E06DD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6E06DD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المقدّمة.</w:t>
                          </w:r>
                        </w:p>
                        <w:p w14:paraId="5AD0F854" w14:textId="77777777" w:rsidR="00005650" w:rsidRPr="006E06DD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6E06DD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تعارف المشاركين.</w:t>
                          </w:r>
                        </w:p>
                        <w:p w14:paraId="1DD38F2D" w14:textId="77777777" w:rsidR="00005650" w:rsidRPr="006E06DD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6E06DD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مشاهدة فيديو تدريبي.</w:t>
                          </w:r>
                        </w:p>
                        <w:p w14:paraId="582870F6" w14:textId="77777777" w:rsidR="00005650" w:rsidRPr="006E06DD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تعريف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وأهميتها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22826F60" w14:textId="77777777" w:rsidR="00005650" w:rsidRPr="006E06DD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الفرق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بين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الداخلية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والمراجعة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00F77FD5" w14:textId="77777777" w:rsidR="00005650" w:rsidRPr="006E06DD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المبادئ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الأساسية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للمراجعة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الخارجية</w:t>
                          </w:r>
                          <w:r w:rsidRPr="006E06DD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</w:p>
                        <w:p w14:paraId="31EFCC92" w14:textId="77777777" w:rsidR="00005650" w:rsidRPr="006E06DD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6E06DD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تمرين</w:t>
                          </w:r>
                        </w:p>
                      </w:txbxContent>
                    </v:textbox>
                  </v:shape>
                </v:group>
                <v:group id="Group 1246116251" o:spid="_x0000_s1116" style="position:absolute;width:63525;height:23252" coordsize="63525,23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">
                  <v:shape id="Picture 1246116252" o:spid="_x0000_s1117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">
                    <v:imagedata r:id="rId49" o:title="Calendar " gain="19661f" blacklevel="22938f"/>
                  </v:shape>
                  <v:shape id="_x0000_s1118" type="#_x0000_t202" style="position:absolute;left:52203;top:10723;width:11322;height:12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" filled="f" stroked="f">
                    <v:textbox style="mso-fit-shape-to-text:t">
                      <w:txbxContent>
                        <w:p w14:paraId="0FECA2B1" w14:textId="77777777" w:rsidR="00005650" w:rsidRPr="00F01FA2" w:rsidRDefault="00005650" w:rsidP="00005650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الوحدة الأولى</w:t>
                          </w:r>
                        </w:p>
                      </w:txbxContent>
                    </v:textbox>
                  </v:shape>
                  <v:shape id="_x0000_s1119" type="#_x0000_t202" style="position:absolute;top:12908;width:45669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" filled="f" stroked="f">
                    <v:textbox style="mso-fit-shape-to-text:t">
                      <w:txbxContent>
                        <w:p w14:paraId="60000B89" w14:textId="77777777" w:rsidR="00005650" w:rsidRPr="00F01FA2" w:rsidRDefault="00005650" w:rsidP="00005650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6E06DD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مقدمة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في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المراجعة</w:t>
                          </w:r>
                          <w:r w:rsidRPr="006E06DD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 w:rsidRPr="006E06DD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الخارجية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20BF29D0" w14:textId="77777777" w:rsidR="00FB756E" w:rsidRDefault="00FB756E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</w:p>
    <w:p w14:paraId="60B3E561" w14:textId="77777777" w:rsidR="00A34119" w:rsidRDefault="00A34119" w:rsidP="00D374CF">
      <w:pPr>
        <w:jc w:val="both"/>
        <w:rPr>
          <w:sz w:val="40"/>
          <w:szCs w:val="44"/>
          <w:rtl/>
          <w:lang w:bidi="ar-SY"/>
        </w:rPr>
      </w:pPr>
    </w:p>
    <w:p w14:paraId="7073ABC1" w14:textId="77777777" w:rsidR="00D90411" w:rsidRPr="00D90411" w:rsidRDefault="00A34119" w:rsidP="00D90411">
      <w:pPr>
        <w:bidi w:val="0"/>
        <w:spacing w:after="160" w:line="259" w:lineRule="auto"/>
        <w:jc w:val="left"/>
        <w:rPr>
          <w:sz w:val="40"/>
          <w:szCs w:val="44"/>
          <w:lang w:val="en-GB"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2090EC13" w14:textId="77777777" w:rsidR="00D90411" w:rsidRDefault="00005650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</w:rPr>
        <w:lastRenderedPageBreak/>
        <mc:AlternateContent>
          <mc:Choice Requires="wpg">
            <w:drawing>
              <wp:anchor distT="0" distB="0" distL="114300" distR="114300" simplePos="0" relativeHeight="252070912" behindDoc="0" locked="0" layoutInCell="1" allowOverlap="1" wp14:anchorId="2B4A2020" wp14:editId="55BF3880">
                <wp:simplePos x="0" y="0"/>
                <wp:positionH relativeFrom="column">
                  <wp:posOffset>123825</wp:posOffset>
                </wp:positionH>
                <wp:positionV relativeFrom="paragraph">
                  <wp:posOffset>-466725</wp:posOffset>
                </wp:positionV>
                <wp:extent cx="6352544" cy="6733815"/>
                <wp:effectExtent l="0" t="0" r="0" b="0"/>
                <wp:wrapNone/>
                <wp:docPr id="175" name="Group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2544" cy="6733815"/>
                          <a:chOff x="0" y="0"/>
                          <a:chExt cx="6352544" cy="6733815"/>
                        </a:xfrm>
                      </wpg:grpSpPr>
                      <wpg:grpSp>
                        <wpg:cNvPr id="176" name="Group 176"/>
                        <wpg:cNvGrpSpPr/>
                        <wpg:grpSpPr>
                          <a:xfrm>
                            <a:off x="161924" y="2571750"/>
                            <a:ext cx="5425328" cy="4162065"/>
                            <a:chOff x="-3" y="0"/>
                            <a:chExt cx="5425400" cy="4162360"/>
                          </a:xfrm>
                        </wpg:grpSpPr>
                        <wpg:grpSp>
                          <wpg:cNvPr id="177" name="Group 25"/>
                          <wpg:cNvGrpSpPr/>
                          <wpg:grpSpPr>
                            <a:xfrm>
                              <a:off x="3130292" y="0"/>
                              <a:ext cx="2262077" cy="617870"/>
                              <a:chOff x="3849918" y="0"/>
                              <a:chExt cx="2262077" cy="617870"/>
                            </a:xfrm>
                          </wpg:grpSpPr>
                          <wpg:grpSp>
                            <wpg:cNvPr id="185" name="Group 185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86" name="Oval 186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7" name="Picture 187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lum bright="70000" contrast="-7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88" name="TextBox 34"/>
                            <wps:cNvSpPr txBox="1"/>
                            <wps:spPr>
                              <a:xfrm>
                                <a:off x="3849918" y="69826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E837C3" w14:textId="12DD7343" w:rsidR="00005650" w:rsidRPr="00BC6FB1" w:rsidRDefault="006D0258" w:rsidP="006D0258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50" w:history="1">
                                    <w:r w:rsidR="00005650" w:rsidRPr="006D0258">
                                      <w:rPr>
                                        <w:rStyle w:val="Hyperlink"/>
                                        <w:rFonts w:ascii="Adobe Arabic" w:eastAsia="GE Dinar One" w:hAnsi="Adobe Arabic" w:cs="Adobe Arabic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أهداف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89" name="Group 26"/>
                          <wpg:cNvGrpSpPr/>
                          <wpg:grpSpPr>
                            <a:xfrm>
                              <a:off x="-3" y="9939"/>
                              <a:ext cx="2261238" cy="617800"/>
                              <a:chOff x="-3" y="0"/>
                              <a:chExt cx="2261546" cy="618425"/>
                            </a:xfrm>
                          </wpg:grpSpPr>
                          <wps:wsp>
                            <wps:cNvPr id="1451488576" name="Oval 1451488576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577" name="TextBox 34"/>
                            <wps:cNvSpPr txBox="1"/>
                            <wps:spPr>
                              <a:xfrm>
                                <a:off x="-3" y="69827"/>
                                <a:ext cx="1756037" cy="54859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02CCA5F" w14:textId="3813ECDE" w:rsidR="00005650" w:rsidRPr="00BC6FB1" w:rsidRDefault="006D0258" w:rsidP="006D0258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51" w:history="1">
                                    <w:r w:rsidR="00005650" w:rsidRPr="006D0258">
                                      <w:rPr>
                                        <w:rStyle w:val="Hyperlink"/>
                                        <w:rFonts w:ascii="Adobe Arabic" w:eastAsia="GE Dinar One" w:hAnsi="Adobe Arabic" w:cs="Adobe Arabic" w:hint="cs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محاور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578" name="Picture 1451488578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1" cstate="print">
                                <a:lum bright="70000" contrast="-70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579" name="Text Box 1451488579"/>
                          <wps:cNvSpPr txBox="1"/>
                          <wps:spPr>
                            <a:xfrm>
                              <a:off x="3102309" y="874304"/>
                              <a:ext cx="2323088" cy="32880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32BAA3F" w14:textId="368F3D88" w:rsidR="00005650" w:rsidRPr="002C04B9" w:rsidRDefault="00005650" w:rsidP="006D0258">
                                <w:pPr>
                                  <w:pStyle w:val="aa"/>
                                  <w:spacing w:line="276" w:lineRule="auto"/>
                                  <w:jc w:val="left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r w:rsidRPr="002C04B9">
                                  <w:rPr>
                                    <w:rFonts w:ascii="Sakkal Majalla" w:hAnsi="Sakkal Majalla" w:cs="Sakkal Majalla" w:hint="cs"/>
                                    <w:sz w:val="34"/>
                                    <w:szCs w:val="34"/>
                                    <w:rtl/>
                                  </w:rPr>
                                  <w:t xml:space="preserve">عند الانتهاء من تنفيذ أنشطة هذه الجلسة التدريبية، </w:t>
                                </w:r>
                                <w:hyperlink r:id="rId52" w:history="1">
                                  <w:r w:rsidRPr="006D0258">
                                    <w:rPr>
                                      <w:rStyle w:val="Hyperlink"/>
                                      <w:rFonts w:ascii="Sakkal Majalla" w:hAnsi="Sakkal Majalla" w:cs="Sakkal Majalla" w:hint="cs"/>
                                      <w:sz w:val="34"/>
                                      <w:szCs w:val="34"/>
                                      <w:rtl/>
                                    </w:rPr>
                                    <w:t>سيتمكّن المشاركون من:</w:t>
                                  </w:r>
                                </w:hyperlink>
                              </w:p>
                              <w:p w14:paraId="2D2F14D2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التعرف على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المعايير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الدولية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للمراجعة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(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ISA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).  </w:t>
                                </w:r>
                              </w:p>
                              <w:p w14:paraId="023E7F47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معرفة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القوانين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المحلية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المنظمة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للمراجعة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32A5891B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تفهم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تحليل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القوانين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والمعايير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المؤثرة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على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1389A123" w14:textId="77777777" w:rsidR="00005650" w:rsidRPr="00816849" w:rsidRDefault="00005650" w:rsidP="00005650">
                                <w:p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580" name="Text Box 1451488580"/>
                          <wps:cNvSpPr txBox="1"/>
                          <wps:spPr>
                            <a:xfrm>
                              <a:off x="39626" y="874624"/>
                              <a:ext cx="2216426" cy="300232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460765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مشاهدة فيديو تدريبي.</w:t>
                                </w:r>
                              </w:p>
                              <w:p w14:paraId="4F967386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المعايير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الدولية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للمراجعة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(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ISA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).  </w:t>
                                </w:r>
                              </w:p>
                              <w:p w14:paraId="59DAC09B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القوانين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المحلية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المنظمة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للمراجعة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381BEDD9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تحليل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القوانين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والمعايير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المؤثرة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على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22807B1F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تدريبي.</w:t>
                                </w:r>
                              </w:p>
                              <w:p w14:paraId="36000D35" w14:textId="77777777" w:rsidR="00005650" w:rsidRPr="00816849" w:rsidRDefault="00005650" w:rsidP="00005650">
                                <w:p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581" name="Group 1451488581"/>
                        <wpg:cNvGrpSpPr/>
                        <wpg:grpSpPr>
                          <a:xfrm>
                            <a:off x="0" y="0"/>
                            <a:ext cx="6352544" cy="2325101"/>
                            <a:chOff x="0" y="0"/>
                            <a:chExt cx="6352544" cy="2325101"/>
                          </a:xfrm>
                        </wpg:grpSpPr>
                        <pic:pic xmlns:pic="http://schemas.openxmlformats.org/drawingml/2006/picture">
                          <pic:nvPicPr>
                            <pic:cNvPr id="1451488582" name="Picture 1451488582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3" cstate="print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583" name="TextBox 34"/>
                          <wps:cNvSpPr txBox="1"/>
                          <wps:spPr>
                            <a:xfrm>
                              <a:off x="5220339" y="1072246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AA85B4A" w14:textId="77777777" w:rsidR="00005650" w:rsidRPr="00F01FA2" w:rsidRDefault="00005650" w:rsidP="00005650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الوحدة الثانية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585" name="TextBox 34"/>
                          <wps:cNvSpPr txBox="1"/>
                          <wps:spPr>
                            <a:xfrm>
                              <a:off x="0" y="1290918"/>
                              <a:ext cx="4566920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7514F0" w14:textId="77777777" w:rsidR="00005650" w:rsidRPr="00F01FA2" w:rsidRDefault="00005650" w:rsidP="00005650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الإطار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القانوني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للمراجعة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الخارجية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B4A2020" id="Group 175" o:spid="_x0000_s1120" style="position:absolute;margin-left:9.75pt;margin-top:-36.75pt;width:500.2pt;height:530.2pt;z-index:252070912;mso-position-horizontal-relative:text;mso-position-vertical-relative:text" coordsize="63525,673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">
                <v:group id="Group 176" o:spid="_x0000_s1121" style="position:absolute;left:1619;top:25717;width:54253;height:41621" coordorigin="" coordsize="54254,41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    <v:group id="Group 25" o:spid="_x0000_s1122" style="position:absolute;left:31302;width:22621;height:6178" coordorigin="38499" coordsize="22620,6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  <v:group id="Group 185" o:spid="_x0000_s1123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  <v:oval id="Oval 186" o:spid="_x0000_s1124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" fillcolor="#168489" stroked="f" strokeweight="1pt">
                        <v:fill opacity="49087f"/>
                        <v:stroke joinstyle="miter"/>
                      </v:oval>
                      <v:shape id="Picture 187" o:spid="_x0000_s1125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">
                        <v:imagedata r:id="rId44" o:title="Target " gain="19661f" blacklevel="22938f"/>
                      </v:shape>
                    </v:group>
                    <v:shape id="_x0000_s1126" type="#_x0000_t202" style="position:absolute;left:38499;top:698;width:17551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" filled="f" stroked="f">
                      <v:textbox style="mso-fit-shape-to-text:t">
                        <w:txbxContent>
                          <w:p w14:paraId="0CE837C3" w14:textId="12DD7343" w:rsidR="00005650" w:rsidRPr="00BC6FB1" w:rsidRDefault="006D0258" w:rsidP="006D0258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53" w:history="1">
                              <w:r w:rsidR="00005650" w:rsidRPr="006D0258">
                                <w:rPr>
                                  <w:rStyle w:val="Hyperlink"/>
                                  <w:rFonts w:ascii="Adobe Arabic" w:eastAsia="GE Dinar One" w:hAnsi="Adobe Arabic" w:cs="Adobe Arabic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أهداف الجلسة</w:t>
                              </w:r>
                            </w:hyperlink>
                          </w:p>
                        </w:txbxContent>
                      </v:textbox>
                    </v:shape>
                  </v:group>
                  <v:group id="Group 26" o:spid="_x0000_s1127" style="position:absolute;top:99;width:22612;height:6178" coordorigin="" coordsize="22615,6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  <v:oval id="Oval 1451488576" o:spid="_x0000_s1128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" fillcolor="#168489" stroked="f" strokeweight="1pt">
                      <v:fill opacity="49087f"/>
                      <v:stroke joinstyle="miter"/>
                    </v:oval>
                    <v:shape id="_x0000_s1129" type="#_x0000_t202" style="position:absolute;top:698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" filled="f" stroked="f">
                      <v:textbox style="mso-fit-shape-to-text:t">
                        <w:txbxContent>
                          <w:p w14:paraId="502CCA5F" w14:textId="3813ECDE" w:rsidR="00005650" w:rsidRPr="00BC6FB1" w:rsidRDefault="006D0258" w:rsidP="006D0258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54" w:history="1">
                              <w:r w:rsidR="00005650" w:rsidRPr="006D0258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محاور الجلسة</w:t>
                              </w:r>
                            </w:hyperlink>
                          </w:p>
                        </w:txbxContent>
                      </v:textbox>
                    </v:shape>
                    <v:shape id="Picture 1451488578" o:spid="_x0000_s1130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">
                      <v:imagedata r:id="rId47" o:title="Note " gain="19661f" blacklevel="22938f"/>
                    </v:shape>
                  </v:group>
                  <v:shape id="Text Box 1451488579" o:spid="_x0000_s1131" type="#_x0000_t202" style="position:absolute;left:31023;top:8743;width:23230;height:3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" filled="f" stroked="f" strokeweight=".5pt">
                    <v:textbox>
                      <w:txbxContent>
                        <w:p w14:paraId="332BAA3F" w14:textId="368F3D88" w:rsidR="00005650" w:rsidRPr="002C04B9" w:rsidRDefault="00005650" w:rsidP="006D0258">
                          <w:pPr>
                            <w:pStyle w:val="aa"/>
                            <w:spacing w:line="276" w:lineRule="auto"/>
                            <w:jc w:val="left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r w:rsidRPr="002C04B9">
                            <w:rPr>
                              <w:rFonts w:ascii="Sakkal Majalla" w:hAnsi="Sakkal Majalla" w:cs="Sakkal Majalla" w:hint="cs"/>
                              <w:sz w:val="34"/>
                              <w:szCs w:val="34"/>
                              <w:rtl/>
                            </w:rPr>
                            <w:t xml:space="preserve">عند الانتهاء من تنفيذ أنشطة هذه الجلسة التدريبية، </w:t>
                          </w:r>
                          <w:hyperlink r:id="rId55" w:history="1">
                            <w:r w:rsidRPr="006D0258">
                              <w:rPr>
                                <w:rStyle w:val="Hyperlink"/>
                                <w:rFonts w:ascii="Sakkal Majalla" w:hAnsi="Sakkal Majalla" w:cs="Sakkal Majalla" w:hint="cs"/>
                                <w:sz w:val="34"/>
                                <w:szCs w:val="34"/>
                                <w:rtl/>
                              </w:rPr>
                              <w:t>سيتمكّن المشاركون من:</w:t>
                            </w:r>
                          </w:hyperlink>
                        </w:p>
                        <w:p w14:paraId="2D2F14D2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التعرف على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المعايير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الدولية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للمراجعة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(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ISA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).  </w:t>
                          </w:r>
                        </w:p>
                        <w:p w14:paraId="023E7F47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معرفة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القوانين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المحلية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المنظمة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للمراجعة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32A5891B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تفهم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تحليل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القوانين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والمعايير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المؤثرة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على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1389A123" w14:textId="77777777" w:rsidR="00005650" w:rsidRPr="00816849" w:rsidRDefault="00005650" w:rsidP="00005650">
                          <w:p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</w:p>
                      </w:txbxContent>
                    </v:textbox>
                  </v:shape>
                  <v:shape id="Text Box 1451488580" o:spid="_x0000_s1132" type="#_x0000_t202" style="position:absolute;left:396;top:8746;width:22164;height:30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" filled="f" stroked="f" strokeweight=".5pt">
                    <v:textbox>
                      <w:txbxContent>
                        <w:p w14:paraId="2E460765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مشاهدة فيديو تدريبي.</w:t>
                          </w:r>
                        </w:p>
                        <w:p w14:paraId="4F967386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المعايير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الدولية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للمراجعة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(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ISA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).  </w:t>
                          </w:r>
                        </w:p>
                        <w:p w14:paraId="59DAC09B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القوانين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المحلية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المنظمة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للمراجعة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381BEDD9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تحليل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القوانين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والمعايير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المؤثرة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على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22807B1F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تدريبي.</w:t>
                          </w:r>
                        </w:p>
                        <w:p w14:paraId="36000D35" w14:textId="77777777" w:rsidR="00005650" w:rsidRPr="00816849" w:rsidRDefault="00005650" w:rsidP="00005650">
                          <w:p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</w:p>
                      </w:txbxContent>
                    </v:textbox>
                  </v:shape>
                </v:group>
                <v:group id="Group 1451488581" o:spid="_x0000_s1133" style="position:absolute;width:63525;height:23251" coordsize="63525,23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">
                  <v:shape id="Picture 1451488582" o:spid="_x0000_s1134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">
                    <v:imagedata r:id="rId49" o:title="Calendar " gain="19661f" blacklevel="22938f"/>
                  </v:shape>
                  <v:shape id="_x0000_s1135" type="#_x0000_t202" style="position:absolute;left:52203;top:10722;width:11322;height:12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" filled="f" stroked="f">
                    <v:textbox style="mso-fit-shape-to-text:t">
                      <w:txbxContent>
                        <w:p w14:paraId="2AA85B4A" w14:textId="77777777" w:rsidR="00005650" w:rsidRPr="00F01FA2" w:rsidRDefault="00005650" w:rsidP="00005650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الوحدة الثانية</w:t>
                          </w:r>
                        </w:p>
                      </w:txbxContent>
                    </v:textbox>
                  </v:shape>
                  <v:shape id="_x0000_s1136" type="#_x0000_t202" style="position:absolute;top:12909;width:45669;height:6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" filled="f" stroked="f">
                    <v:textbox style="mso-fit-shape-to-text:t">
                      <w:txbxContent>
                        <w:p w14:paraId="2B7514F0" w14:textId="77777777" w:rsidR="00005650" w:rsidRPr="00F01FA2" w:rsidRDefault="00005650" w:rsidP="00005650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الإطار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القانوني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للمراجعة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الخارجية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90411">
        <w:rPr>
          <w:sz w:val="40"/>
          <w:szCs w:val="44"/>
          <w:rtl/>
          <w:lang w:bidi="ar-SY"/>
        </w:rPr>
        <w:br w:type="page"/>
      </w:r>
    </w:p>
    <w:p w14:paraId="72BD4A2C" w14:textId="77777777" w:rsidR="00D90411" w:rsidRDefault="00005650" w:rsidP="00D374CF">
      <w:pPr>
        <w:jc w:val="both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</w:rPr>
        <w:lastRenderedPageBreak/>
        <mc:AlternateContent>
          <mc:Choice Requires="wpg">
            <w:drawing>
              <wp:anchor distT="0" distB="0" distL="114300" distR="114300" simplePos="0" relativeHeight="252072960" behindDoc="0" locked="0" layoutInCell="1" allowOverlap="1" wp14:anchorId="23E76E47" wp14:editId="1FE7D195">
                <wp:simplePos x="0" y="0"/>
                <wp:positionH relativeFrom="column">
                  <wp:posOffset>123825</wp:posOffset>
                </wp:positionH>
                <wp:positionV relativeFrom="paragraph">
                  <wp:posOffset>-466725</wp:posOffset>
                </wp:positionV>
                <wp:extent cx="6304915" cy="6733815"/>
                <wp:effectExtent l="0" t="0" r="0" b="0"/>
                <wp:wrapNone/>
                <wp:docPr id="1451488586" name="Group 14514885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4915" cy="6733815"/>
                          <a:chOff x="0" y="0"/>
                          <a:chExt cx="6304905" cy="6733815"/>
                        </a:xfrm>
                      </wpg:grpSpPr>
                      <wpg:grpSp>
                        <wpg:cNvPr id="1451488587" name="Group 1451488587"/>
                        <wpg:cNvGrpSpPr/>
                        <wpg:grpSpPr>
                          <a:xfrm>
                            <a:off x="161925" y="2571750"/>
                            <a:ext cx="5425876" cy="4162065"/>
                            <a:chOff x="-2" y="0"/>
                            <a:chExt cx="5425948" cy="4162360"/>
                          </a:xfrm>
                        </wpg:grpSpPr>
                        <wpg:grpSp>
                          <wpg:cNvPr id="1451488588" name="Group 25"/>
                          <wpg:cNvGrpSpPr/>
                          <wpg:grpSpPr>
                            <a:xfrm>
                              <a:off x="3130302" y="0"/>
                              <a:ext cx="2262067" cy="617870"/>
                              <a:chOff x="3849928" y="0"/>
                              <a:chExt cx="2262067" cy="617870"/>
                            </a:xfrm>
                          </wpg:grpSpPr>
                          <wpg:grpSp>
                            <wpg:cNvPr id="1451488589" name="Group 1451488589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451488590" name="Oval 1451488590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451488591" name="Picture 1451488591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lum bright="70000" contrast="-7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451488592" name="TextBox 34"/>
                            <wps:cNvSpPr txBox="1"/>
                            <wps:spPr>
                              <a:xfrm>
                                <a:off x="3849928" y="69826"/>
                                <a:ext cx="1755160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23924FB" w14:textId="098E0DBE" w:rsidR="00005650" w:rsidRPr="00BC6FB1" w:rsidRDefault="006D0258" w:rsidP="006D0258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56" w:history="1">
                                    <w:r w:rsidR="00005650" w:rsidRPr="006D0258">
                                      <w:rPr>
                                        <w:rStyle w:val="Hyperlink"/>
                                        <w:rFonts w:ascii="Adobe Arabic" w:eastAsia="GE Dinar One" w:hAnsi="Adobe Arabic" w:cs="Adobe Arabic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أهداف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451488593" name="Group 26"/>
                          <wpg:cNvGrpSpPr/>
                          <wpg:grpSpPr>
                            <a:xfrm>
                              <a:off x="-2" y="9939"/>
                              <a:ext cx="2261237" cy="617800"/>
                              <a:chOff x="-2" y="0"/>
                              <a:chExt cx="2261545" cy="618425"/>
                            </a:xfrm>
                          </wpg:grpSpPr>
                          <wps:wsp>
                            <wps:cNvPr id="1451488594" name="Oval 1451488594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596" name="TextBox 34"/>
                            <wps:cNvSpPr txBox="1"/>
                            <wps:spPr>
                              <a:xfrm>
                                <a:off x="-2" y="69827"/>
                                <a:ext cx="1756034" cy="54859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0C9A187" w14:textId="50ED0C2F" w:rsidR="00005650" w:rsidRPr="00BC6FB1" w:rsidRDefault="006D0258" w:rsidP="006D0258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57" w:history="1">
                                    <w:r w:rsidR="00005650" w:rsidRPr="006D0258">
                                      <w:rPr>
                                        <w:rStyle w:val="Hyperlink"/>
                                        <w:rFonts w:ascii="Adobe Arabic" w:eastAsia="GE Dinar One" w:hAnsi="Adobe Arabic" w:cs="Adobe Arabic" w:hint="cs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محاور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597" name="Picture 1451488597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1" cstate="print">
                                <a:lum bright="70000" contrast="-70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598" name="Text Box 1451488598"/>
                          <wps:cNvSpPr txBox="1"/>
                          <wps:spPr>
                            <a:xfrm>
                              <a:off x="3130298" y="874304"/>
                              <a:ext cx="2295648" cy="32880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ADB3FE1" w14:textId="139B2E3E" w:rsidR="00005650" w:rsidRPr="002C04B9" w:rsidRDefault="00005650" w:rsidP="006D0258">
                                <w:pPr>
                                  <w:pStyle w:val="aa"/>
                                  <w:spacing w:line="276" w:lineRule="auto"/>
                                  <w:jc w:val="left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r w:rsidRPr="002C04B9">
                                  <w:rPr>
                                    <w:rFonts w:ascii="Sakkal Majalla" w:hAnsi="Sakkal Majalla" w:cs="Sakkal Majalla" w:hint="cs"/>
                                    <w:sz w:val="34"/>
                                    <w:szCs w:val="34"/>
                                    <w:rtl/>
                                  </w:rPr>
                                  <w:t xml:space="preserve">عند الانتهاء من تنفيذ أنشطة هذه الجلسة التدريبية، </w:t>
                                </w:r>
                                <w:hyperlink r:id="rId58" w:history="1">
                                  <w:r w:rsidRPr="006D0258">
                                    <w:rPr>
                                      <w:rStyle w:val="Hyperlink"/>
                                      <w:rFonts w:ascii="Sakkal Majalla" w:hAnsi="Sakkal Majalla" w:cs="Sakkal Majalla" w:hint="cs"/>
                                      <w:sz w:val="34"/>
                                      <w:szCs w:val="34"/>
                                      <w:rtl/>
                                    </w:rPr>
                                    <w:t>سيتمكّن المشاركون من:</w:t>
                                  </w:r>
                                </w:hyperlink>
                              </w:p>
                              <w:p w14:paraId="782E78B3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تعلم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تخطيط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عملية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وتحديد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نطاق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العمل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29D95367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الإلمام ب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جمع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الأدلة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والبيانات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(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وسائل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وتقنيات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).  </w:t>
                                </w:r>
                              </w:p>
                              <w:p w14:paraId="1161714F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التعرف على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تقييم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المخاطر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وأثرها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على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599" name="Text Box 1451488599"/>
                          <wps:cNvSpPr txBox="1"/>
                          <wps:spPr>
                            <a:xfrm>
                              <a:off x="39626" y="874624"/>
                              <a:ext cx="2216426" cy="300232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E4E3529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مشاهدة فيديو تدريبي.</w:t>
                                </w:r>
                              </w:p>
                              <w:p w14:paraId="195A5FBB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تخطيط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عملية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وتحديد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نطاق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العمل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3B1749E6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جمع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الأدلة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والبيانات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(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وسائل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وتقنيات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).  </w:t>
                                </w:r>
                              </w:p>
                              <w:p w14:paraId="077AC28B" w14:textId="77777777" w:rsidR="00005650" w:rsidRPr="00816849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تقييم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المخاطر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وأثرها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على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0B85F4A3" w14:textId="77777777" w:rsidR="00005650" w:rsidRPr="00816849" w:rsidRDefault="00005650" w:rsidP="00005650">
                                <w:p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600" name="Group 1451488600"/>
                        <wpg:cNvGrpSpPr/>
                        <wpg:grpSpPr>
                          <a:xfrm>
                            <a:off x="0" y="0"/>
                            <a:ext cx="6304905" cy="2172343"/>
                            <a:chOff x="0" y="0"/>
                            <a:chExt cx="6304905" cy="2172343"/>
                          </a:xfrm>
                        </wpg:grpSpPr>
                        <pic:pic xmlns:pic="http://schemas.openxmlformats.org/drawingml/2006/picture">
                          <pic:nvPicPr>
                            <pic:cNvPr id="1451488601" name="Picture 1451488601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3" cstate="print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602" name="TextBox 34"/>
                          <wps:cNvSpPr txBox="1"/>
                          <wps:spPr>
                            <a:xfrm>
                              <a:off x="5267317" y="919488"/>
                              <a:ext cx="1037588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A524DD6" w14:textId="77777777" w:rsidR="00005650" w:rsidRPr="00F01FA2" w:rsidRDefault="00005650" w:rsidP="006D0258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الوحدة الثالثة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604" name="TextBox 34"/>
                          <wps:cNvSpPr txBox="1"/>
                          <wps:spPr>
                            <a:xfrm>
                              <a:off x="0" y="1290918"/>
                              <a:ext cx="4567548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515A73" w14:textId="77777777" w:rsidR="00005650" w:rsidRPr="00F01FA2" w:rsidRDefault="00005650" w:rsidP="006D0258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خطوات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عملية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816849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الخارجية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3E76E47" id="Group 1451488586" o:spid="_x0000_s1137" style="position:absolute;left:0;text-align:left;margin-left:9.75pt;margin-top:-36.75pt;width:496.45pt;height:530.2pt;z-index:252072960;mso-position-horizontal-relative:text;mso-position-vertical-relative:text;mso-width-relative:margin" coordsize="63049,673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">
                <v:group id="Group 1451488587" o:spid="_x0000_s1138" style="position:absolute;left:1619;top:25717;width:54259;height:41621" coordorigin="" coordsize="54259,41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">
                  <v:group id="Group 25" o:spid="_x0000_s1139" style="position:absolute;left:31303;width:22620;height:6178" coordorigin="38499" coordsize="22620,6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">
                    <v:group id="Group 1451488589" o:spid="_x0000_s1140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">
                      <v:oval id="Oval 1451488590" o:spid="_x0000_s1141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" fillcolor="#168489" stroked="f" strokeweight="1pt">
                        <v:fill opacity="49087f"/>
                        <v:stroke joinstyle="miter"/>
                      </v:oval>
                      <v:shape id="Picture 1451488591" o:spid="_x0000_s1142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">
                        <v:imagedata r:id="rId44" o:title="Target " gain="19661f" blacklevel="22938f"/>
                      </v:shape>
                    </v:group>
                    <v:shape id="_x0000_s1143" type="#_x0000_t202" style="position:absolute;left:38499;top:698;width:17551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" filled="f" stroked="f">
                      <v:textbox style="mso-fit-shape-to-text:t">
                        <w:txbxContent>
                          <w:p w14:paraId="323924FB" w14:textId="098E0DBE" w:rsidR="00005650" w:rsidRPr="00BC6FB1" w:rsidRDefault="006D0258" w:rsidP="006D0258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59" w:history="1">
                              <w:r w:rsidR="00005650" w:rsidRPr="006D0258">
                                <w:rPr>
                                  <w:rStyle w:val="Hyperlink"/>
                                  <w:rFonts w:ascii="Adobe Arabic" w:eastAsia="GE Dinar One" w:hAnsi="Adobe Arabic" w:cs="Adobe Arabic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أهداف الجلسة</w:t>
                              </w:r>
                            </w:hyperlink>
                          </w:p>
                        </w:txbxContent>
                      </v:textbox>
                    </v:shape>
                  </v:group>
                  <v:group id="Group 26" o:spid="_x0000_s1144" style="position:absolute;top:99;width:22612;height:6178" coordorigin="" coordsize="22615,6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">
                    <v:oval id="Oval 1451488594" o:spid="_x0000_s1145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" fillcolor="#168489" stroked="f" strokeweight="1pt">
                      <v:fill opacity="49087f"/>
                      <v:stroke joinstyle="miter"/>
                    </v:oval>
                    <v:shape id="_x0000_s1146" type="#_x0000_t202" style="position:absolute;top:698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" filled="f" stroked="f">
                      <v:textbox style="mso-fit-shape-to-text:t">
                        <w:txbxContent>
                          <w:p w14:paraId="70C9A187" w14:textId="50ED0C2F" w:rsidR="00005650" w:rsidRPr="00BC6FB1" w:rsidRDefault="006D0258" w:rsidP="006D0258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60" w:history="1">
                              <w:r w:rsidR="00005650" w:rsidRPr="006D0258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محاور الجلسة</w:t>
                              </w:r>
                            </w:hyperlink>
                          </w:p>
                        </w:txbxContent>
                      </v:textbox>
                    </v:shape>
                    <v:shape id="Picture 1451488597" o:spid="_x0000_s1147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">
                      <v:imagedata r:id="rId47" o:title="Note " gain="19661f" blacklevel="22938f"/>
                    </v:shape>
                  </v:group>
                  <v:shape id="Text Box 1451488598" o:spid="_x0000_s1148" type="#_x0000_t202" style="position:absolute;left:31302;top:8743;width:22957;height:3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" filled="f" stroked="f" strokeweight=".5pt">
                    <v:textbox>
                      <w:txbxContent>
                        <w:p w14:paraId="6ADB3FE1" w14:textId="139B2E3E" w:rsidR="00005650" w:rsidRPr="002C04B9" w:rsidRDefault="00005650" w:rsidP="006D0258">
                          <w:pPr>
                            <w:pStyle w:val="aa"/>
                            <w:spacing w:line="276" w:lineRule="auto"/>
                            <w:jc w:val="left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r w:rsidRPr="002C04B9">
                            <w:rPr>
                              <w:rFonts w:ascii="Sakkal Majalla" w:hAnsi="Sakkal Majalla" w:cs="Sakkal Majalla" w:hint="cs"/>
                              <w:sz w:val="34"/>
                              <w:szCs w:val="34"/>
                              <w:rtl/>
                            </w:rPr>
                            <w:t xml:space="preserve">عند الانتهاء من تنفيذ أنشطة هذه الجلسة التدريبية، </w:t>
                          </w:r>
                          <w:hyperlink r:id="rId61" w:history="1">
                            <w:r w:rsidRPr="006D0258">
                              <w:rPr>
                                <w:rStyle w:val="Hyperlink"/>
                                <w:rFonts w:ascii="Sakkal Majalla" w:hAnsi="Sakkal Majalla" w:cs="Sakkal Majalla" w:hint="cs"/>
                                <w:sz w:val="34"/>
                                <w:szCs w:val="34"/>
                                <w:rtl/>
                              </w:rPr>
                              <w:t>سيتمكّن المشاركون من:</w:t>
                            </w:r>
                          </w:hyperlink>
                        </w:p>
                        <w:p w14:paraId="782E78B3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تعلم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تخطيط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عملية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وتحديد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نطاق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العمل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29D95367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الإلمام ب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جمع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الأدلة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والبيانات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(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وسائل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وتقنيات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).  </w:t>
                          </w:r>
                        </w:p>
                        <w:p w14:paraId="1161714F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التعرف على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تقييم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المخاطر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وأثرها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على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</w:txbxContent>
                    </v:textbox>
                  </v:shape>
                  <v:shape id="Text Box 1451488599" o:spid="_x0000_s1149" type="#_x0000_t202" style="position:absolute;left:396;top:8746;width:22164;height:30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" filled="f" stroked="f" strokeweight=".5pt">
                    <v:textbox>
                      <w:txbxContent>
                        <w:p w14:paraId="7E4E3529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مشاهدة فيديو تدريبي.</w:t>
                          </w:r>
                        </w:p>
                        <w:p w14:paraId="195A5FBB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تخطيط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عملية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وتحديد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نطاق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العمل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3B1749E6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جمع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الأدلة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والبيانات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(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وسائل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وتقنيات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).  </w:t>
                          </w:r>
                        </w:p>
                        <w:p w14:paraId="077AC28B" w14:textId="77777777" w:rsidR="00005650" w:rsidRPr="00816849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تقييم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المخاطر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وأثرها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على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0B85F4A3" w14:textId="77777777" w:rsidR="00005650" w:rsidRPr="00816849" w:rsidRDefault="00005650" w:rsidP="00005650">
                          <w:p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</w:p>
                      </w:txbxContent>
                    </v:textbox>
                  </v:shape>
                </v:group>
                <v:group id="Group 1451488600" o:spid="_x0000_s1150" style="position:absolute;width:63049;height:21723" coordsize="63049,21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">
                  <v:shape id="Picture 1451488601" o:spid="_x0000_s1151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">
                    <v:imagedata r:id="rId49" o:title="Calendar " gain="19661f" blacklevel="22938f"/>
                  </v:shape>
                  <v:shape id="_x0000_s1152" type="#_x0000_t202" style="position:absolute;left:52673;top:9194;width:10376;height:12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" filled="f" stroked="f">
                    <v:textbox style="mso-fit-shape-to-text:t">
                      <w:txbxContent>
                        <w:p w14:paraId="7A524DD6" w14:textId="77777777" w:rsidR="00005650" w:rsidRPr="00F01FA2" w:rsidRDefault="00005650" w:rsidP="006D0258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الوحدة الثالثة</w:t>
                          </w:r>
                        </w:p>
                      </w:txbxContent>
                    </v:textbox>
                  </v:shape>
                  <v:shape id="_x0000_s1153" type="#_x0000_t202" style="position:absolute;top:12909;width:45675;height:6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" filled="f" stroked="f">
                    <v:textbox style="mso-fit-shape-to-text:t">
                      <w:txbxContent>
                        <w:p w14:paraId="6B515A73" w14:textId="77777777" w:rsidR="00005650" w:rsidRPr="00F01FA2" w:rsidRDefault="00005650" w:rsidP="006D0258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816849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خطوات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عملية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المراجعة</w:t>
                          </w:r>
                          <w:r w:rsidRPr="00816849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 w:rsidRPr="00816849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الخارجية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D37FCE" w14:textId="77777777" w:rsidR="00D90411" w:rsidRDefault="00D90411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66DAEB8F" w14:textId="77777777" w:rsidR="00D90411" w:rsidRDefault="00005650" w:rsidP="00D374CF">
      <w:pPr>
        <w:jc w:val="both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</w:rPr>
        <w:lastRenderedPageBreak/>
        <mc:AlternateContent>
          <mc:Choice Requires="wpg">
            <w:drawing>
              <wp:anchor distT="0" distB="0" distL="114300" distR="114300" simplePos="0" relativeHeight="252075008" behindDoc="0" locked="0" layoutInCell="1" allowOverlap="1" wp14:anchorId="0BB15BD9" wp14:editId="2B8DEF1A">
                <wp:simplePos x="0" y="0"/>
                <wp:positionH relativeFrom="column">
                  <wp:posOffset>123825</wp:posOffset>
                </wp:positionH>
                <wp:positionV relativeFrom="paragraph">
                  <wp:posOffset>-466725</wp:posOffset>
                </wp:positionV>
                <wp:extent cx="6352540" cy="7239000"/>
                <wp:effectExtent l="0" t="0" r="0" b="0"/>
                <wp:wrapNone/>
                <wp:docPr id="1451488605" name="Group 14514886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2540" cy="7239000"/>
                          <a:chOff x="0" y="0"/>
                          <a:chExt cx="6352540" cy="7239000"/>
                        </a:xfrm>
                      </wpg:grpSpPr>
                      <wpg:grpSp>
                        <wpg:cNvPr id="1451488606" name="Group 1451488606"/>
                        <wpg:cNvGrpSpPr/>
                        <wpg:grpSpPr>
                          <a:xfrm>
                            <a:off x="161925" y="2571750"/>
                            <a:ext cx="5425867" cy="4667250"/>
                            <a:chOff x="-2" y="0"/>
                            <a:chExt cx="5425939" cy="4667581"/>
                          </a:xfrm>
                        </wpg:grpSpPr>
                        <wpg:grpSp>
                          <wpg:cNvPr id="1451488607" name="Group 25"/>
                          <wpg:cNvGrpSpPr/>
                          <wpg:grpSpPr>
                            <a:xfrm>
                              <a:off x="3130302" y="0"/>
                              <a:ext cx="2262067" cy="617978"/>
                              <a:chOff x="3849928" y="0"/>
                              <a:chExt cx="2262067" cy="617978"/>
                            </a:xfrm>
                          </wpg:grpSpPr>
                          <wpg:grpSp>
                            <wpg:cNvPr id="1451488608" name="Group 1451488608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451488609" name="Oval 1451488609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451488610" name="Picture 1451488610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lum bright="70000" contrast="-7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451488611" name="TextBox 34"/>
                            <wps:cNvSpPr txBox="1"/>
                            <wps:spPr>
                              <a:xfrm>
                                <a:off x="3849928" y="69934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7FFC1FF" w14:textId="19D6A029" w:rsidR="00005650" w:rsidRPr="00BC6FB1" w:rsidRDefault="006D0258" w:rsidP="006D0258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62" w:history="1">
                                    <w:r w:rsidR="00005650" w:rsidRPr="006D0258">
                                      <w:rPr>
                                        <w:rStyle w:val="Hyperlink"/>
                                        <w:rFonts w:ascii="Adobe Arabic" w:eastAsia="GE Dinar One" w:hAnsi="Adobe Arabic" w:cs="Adobe Arabic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أهداف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451488612" name="Group 26"/>
                          <wpg:cNvGrpSpPr/>
                          <wpg:grpSpPr>
                            <a:xfrm>
                              <a:off x="-2" y="9939"/>
                              <a:ext cx="2261237" cy="617910"/>
                              <a:chOff x="-2" y="0"/>
                              <a:chExt cx="2261545" cy="618535"/>
                            </a:xfrm>
                          </wpg:grpSpPr>
                          <wps:wsp>
                            <wps:cNvPr id="1451488613" name="Oval 1451488613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614" name="TextBox 34"/>
                            <wps:cNvSpPr txBox="1"/>
                            <wps:spPr>
                              <a:xfrm>
                                <a:off x="-2" y="69936"/>
                                <a:ext cx="1756037" cy="5485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C3D488" w14:textId="25B0A842" w:rsidR="00005650" w:rsidRPr="00BC6FB1" w:rsidRDefault="006D0258" w:rsidP="006D0258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63" w:history="1">
                                    <w:r w:rsidR="00005650" w:rsidRPr="006D0258">
                                      <w:rPr>
                                        <w:rStyle w:val="Hyperlink"/>
                                        <w:rFonts w:ascii="Adobe Arabic" w:eastAsia="GE Dinar One" w:hAnsi="Adobe Arabic" w:cs="Adobe Arabic" w:hint="cs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محاور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615" name="Picture 1451488615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1" cstate="print">
                                <a:lum bright="70000" contrast="-70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616" name="Text Box 1451488616"/>
                          <wps:cNvSpPr txBox="1"/>
                          <wps:spPr>
                            <a:xfrm>
                              <a:off x="3059779" y="874163"/>
                              <a:ext cx="2366158" cy="379341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08C0EC" w14:textId="2B45B1D7" w:rsidR="00005650" w:rsidRPr="002C04B9" w:rsidRDefault="00005650" w:rsidP="006D0258">
                                <w:pPr>
                                  <w:pStyle w:val="aa"/>
                                  <w:spacing w:line="276" w:lineRule="auto"/>
                                  <w:jc w:val="left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r w:rsidRPr="002C04B9">
                                  <w:rPr>
                                    <w:rFonts w:ascii="Sakkal Majalla" w:hAnsi="Sakkal Majalla" w:cs="Sakkal Majalla" w:hint="cs"/>
                                    <w:sz w:val="34"/>
                                    <w:szCs w:val="34"/>
                                    <w:rtl/>
                                  </w:rPr>
                                  <w:t xml:space="preserve">عند الانتهاء من تنفيذ أنشطة هذه الجلسة التدريبية، </w:t>
                                </w:r>
                                <w:hyperlink r:id="rId64" w:history="1">
                                  <w:r w:rsidRPr="006D0258">
                                    <w:rPr>
                                      <w:rStyle w:val="Hyperlink"/>
                                      <w:rFonts w:ascii="Sakkal Majalla" w:hAnsi="Sakkal Majalla" w:cs="Sakkal Majalla" w:hint="cs"/>
                                      <w:sz w:val="34"/>
                                      <w:szCs w:val="34"/>
                                      <w:rtl/>
                                    </w:rPr>
                                    <w:t>سيتمكّن المشاركون من:</w:t>
                                  </w:r>
                                </w:hyperlink>
                              </w:p>
                              <w:p w14:paraId="65DDDC86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تعلم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صياغة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تقرير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(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الأجزاء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والمكونات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).  </w:t>
                                </w:r>
                              </w:p>
                              <w:p w14:paraId="0B61E2C4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التمييز بين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أنواع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تقارير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الخارجية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(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المقيدة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وغير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المقيدة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).  </w:t>
                                </w:r>
                              </w:p>
                              <w:p w14:paraId="454523C3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معرفة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كيفية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تجنب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الأخطاء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الشائعة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في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إعداد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تقارير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المراجعة الخارجية.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617" name="Text Box 1451488617"/>
                          <wps:cNvSpPr txBox="1"/>
                          <wps:spPr>
                            <a:xfrm>
                              <a:off x="39626" y="874624"/>
                              <a:ext cx="2216426" cy="36595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437DE81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مشاهدة فيديو تدريبي.</w:t>
                                </w:r>
                              </w:p>
                              <w:p w14:paraId="2E5FC2DF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صياغة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تقرير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(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الأجزاء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والمكونات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).  </w:t>
                                </w:r>
                              </w:p>
                              <w:p w14:paraId="2AC3ADD8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أنواع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تقارير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الخارجية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(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المقيدة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وغير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المقيدة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).  </w:t>
                                </w:r>
                              </w:p>
                              <w:p w14:paraId="2FF1003A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كيفية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تجنب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الأخطاء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الشائعة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في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إعداد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تقارير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المراجعة الخارجية.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</w:p>
                              <w:p w14:paraId="4BA272DB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تدريبي.</w:t>
                                </w:r>
                              </w:p>
                              <w:p w14:paraId="321D27D5" w14:textId="77777777" w:rsidR="00005650" w:rsidRPr="00BF2664" w:rsidRDefault="00005650" w:rsidP="00005650">
                                <w:p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618" name="Group 1451488618"/>
                        <wpg:cNvGrpSpPr/>
                        <wpg:grpSpPr>
                          <a:xfrm>
                            <a:off x="0" y="0"/>
                            <a:ext cx="6352540" cy="2134201"/>
                            <a:chOff x="0" y="0"/>
                            <a:chExt cx="6352540" cy="2134201"/>
                          </a:xfrm>
                        </wpg:grpSpPr>
                        <pic:pic xmlns:pic="http://schemas.openxmlformats.org/drawingml/2006/picture">
                          <pic:nvPicPr>
                            <pic:cNvPr id="1451488619" name="Picture 1451488619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3" cstate="print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620" name="TextBox 34"/>
                          <wps:cNvSpPr txBox="1"/>
                          <wps:spPr>
                            <a:xfrm>
                              <a:off x="5220335" y="881346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43A6911" w14:textId="77777777" w:rsidR="00005650" w:rsidRPr="00F01FA2" w:rsidRDefault="00005650" w:rsidP="006D0258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الوحدة الرابعة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622" name="TextBox 34"/>
                          <wps:cNvSpPr txBox="1"/>
                          <wps:spPr>
                            <a:xfrm>
                              <a:off x="0" y="1290971"/>
                              <a:ext cx="456755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BFDC5BF" w14:textId="77777777" w:rsidR="00005650" w:rsidRPr="00F01FA2" w:rsidRDefault="00005650" w:rsidP="006D0258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إعداد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التقارير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والمتطلبات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النهائية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B15BD9" id="Group 1451488605" o:spid="_x0000_s1154" style="position:absolute;left:0;text-align:left;margin-left:9.75pt;margin-top:-36.75pt;width:500.2pt;height:570pt;z-index:252075008;mso-position-horizontal-relative:text;mso-position-vertical-relative:text;mso-width-relative:margin;mso-height-relative:margin" coordsize="63525,723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">
                <v:group id="Group 1451488606" o:spid="_x0000_s1155" style="position:absolute;left:1619;top:25717;width:54258;height:46673" coordorigin="" coordsize="54259,46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">
                  <v:group id="Group 25" o:spid="_x0000_s1156" style="position:absolute;left:31303;width:22620;height:6179" coordorigin="38499" coordsize="22620,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">
                    <v:group id="Group 1451488608" o:spid="_x0000_s1157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">
                      <v:oval id="Oval 1451488609" o:spid="_x0000_s1158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" fillcolor="#168489" stroked="f" strokeweight="1pt">
                        <v:fill opacity="49087f"/>
                        <v:stroke joinstyle="miter"/>
                      </v:oval>
                      <v:shape id="Picture 1451488610" o:spid="_x0000_s1159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">
                        <v:imagedata r:id="rId44" o:title="Target " gain="19661f" blacklevel="22938f"/>
                      </v:shape>
                    </v:group>
                    <v:shape id="_x0000_s1160" type="#_x0000_t202" style="position:absolute;left:38499;top:699;width:17551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" filled="f" stroked="f">
                      <v:textbox style="mso-fit-shape-to-text:t">
                        <w:txbxContent>
                          <w:p w14:paraId="67FFC1FF" w14:textId="19D6A029" w:rsidR="00005650" w:rsidRPr="00BC6FB1" w:rsidRDefault="006D0258" w:rsidP="006D0258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65" w:history="1">
                              <w:r w:rsidR="00005650" w:rsidRPr="006D0258">
                                <w:rPr>
                                  <w:rStyle w:val="Hyperlink"/>
                                  <w:rFonts w:ascii="Adobe Arabic" w:eastAsia="GE Dinar One" w:hAnsi="Adobe Arabic" w:cs="Adobe Arabic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أهداف الجلسة</w:t>
                              </w:r>
                            </w:hyperlink>
                          </w:p>
                        </w:txbxContent>
                      </v:textbox>
                    </v:shape>
                  </v:group>
                  <v:group id="Group 26" o:spid="_x0000_s1161" style="position:absolute;top:99;width:22612;height:6179" coordorigin="" coordsize="22615,6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">
                    <v:oval id="Oval 1451488613" o:spid="_x0000_s1162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" fillcolor="#168489" stroked="f" strokeweight="1pt">
                      <v:fill opacity="49087f"/>
                      <v:stroke joinstyle="miter"/>
                    </v:oval>
                    <v:shape id="_x0000_s1163" type="#_x0000_t202" style="position:absolute;top:699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" filled="f" stroked="f">
                      <v:textbox style="mso-fit-shape-to-text:t">
                        <w:txbxContent>
                          <w:p w14:paraId="0EC3D488" w14:textId="25B0A842" w:rsidR="00005650" w:rsidRPr="00BC6FB1" w:rsidRDefault="006D0258" w:rsidP="006D0258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66" w:history="1">
                              <w:r w:rsidR="00005650" w:rsidRPr="006D0258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محاور الجلسة</w:t>
                              </w:r>
                            </w:hyperlink>
                          </w:p>
                        </w:txbxContent>
                      </v:textbox>
                    </v:shape>
                    <v:shape id="Picture 1451488615" o:spid="_x0000_s1164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">
                      <v:imagedata r:id="rId47" o:title="Note " gain="19661f" blacklevel="22938f"/>
                    </v:shape>
                  </v:group>
                  <v:shape id="Text Box 1451488616" o:spid="_x0000_s1165" type="#_x0000_t202" style="position:absolute;left:30597;top:8741;width:23662;height:37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" filled="f" stroked="f" strokeweight=".5pt">
                    <v:textbox>
                      <w:txbxContent>
                        <w:p w14:paraId="3708C0EC" w14:textId="2B45B1D7" w:rsidR="00005650" w:rsidRPr="002C04B9" w:rsidRDefault="00005650" w:rsidP="006D0258">
                          <w:pPr>
                            <w:pStyle w:val="aa"/>
                            <w:spacing w:line="276" w:lineRule="auto"/>
                            <w:jc w:val="left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r w:rsidRPr="002C04B9">
                            <w:rPr>
                              <w:rFonts w:ascii="Sakkal Majalla" w:hAnsi="Sakkal Majalla" w:cs="Sakkal Majalla" w:hint="cs"/>
                              <w:sz w:val="34"/>
                              <w:szCs w:val="34"/>
                              <w:rtl/>
                            </w:rPr>
                            <w:t xml:space="preserve">عند الانتهاء من تنفيذ أنشطة هذه الجلسة التدريبية، </w:t>
                          </w:r>
                          <w:hyperlink r:id="rId67" w:history="1">
                            <w:r w:rsidRPr="006D0258">
                              <w:rPr>
                                <w:rStyle w:val="Hyperlink"/>
                                <w:rFonts w:ascii="Sakkal Majalla" w:hAnsi="Sakkal Majalla" w:cs="Sakkal Majalla" w:hint="cs"/>
                                <w:sz w:val="34"/>
                                <w:szCs w:val="34"/>
                                <w:rtl/>
                              </w:rPr>
                              <w:t>سيتمكّن المشاركون من:</w:t>
                            </w:r>
                          </w:hyperlink>
                        </w:p>
                        <w:p w14:paraId="65DDDC86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تعلم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صياغة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تقرير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(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الأجزاء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والمكونات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).  </w:t>
                          </w:r>
                        </w:p>
                        <w:p w14:paraId="0B61E2C4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التمييز بين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أنواع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تقارير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المراجعة</w:t>
                          </w: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الخارجية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(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المقيدة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وغير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المقيدة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).  </w:t>
                          </w:r>
                        </w:p>
                        <w:p w14:paraId="454523C3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معرفة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كيفية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تجنب</w:t>
                          </w: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الأخطاء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الشائعة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في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إعداد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تقارير</w:t>
                          </w: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المراجعة الخارجية.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 Box 1451488617" o:spid="_x0000_s1166" type="#_x0000_t202" style="position:absolute;left:396;top:8746;width:22164;height:36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" filled="f" stroked="f" strokeweight=".5pt">
                    <v:textbox>
                      <w:txbxContent>
                        <w:p w14:paraId="4437DE81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مشاهدة فيديو تدريبي.</w:t>
                          </w:r>
                        </w:p>
                        <w:p w14:paraId="2E5FC2DF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صياغة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تقرير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(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الأجزاء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والمكونات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).  </w:t>
                          </w:r>
                        </w:p>
                        <w:p w14:paraId="2AC3ADD8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أنواع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تقارير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المراجعة</w:t>
                          </w: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الخارجية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(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المقيدة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وغير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المقيدة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).  </w:t>
                          </w:r>
                        </w:p>
                        <w:p w14:paraId="2FF1003A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كيفية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تجنب</w:t>
                          </w: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الأخطاء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الشائعة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في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إعداد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تقارير</w:t>
                          </w: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المراجعة الخارجية.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</w:p>
                        <w:p w14:paraId="4BA272DB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تدريبي.</w:t>
                          </w:r>
                        </w:p>
                        <w:p w14:paraId="321D27D5" w14:textId="77777777" w:rsidR="00005650" w:rsidRPr="00BF2664" w:rsidRDefault="00005650" w:rsidP="00005650">
                          <w:p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</w:p>
                      </w:txbxContent>
                    </v:textbox>
                  </v:shape>
                </v:group>
                <v:group id="Group 1451488618" o:spid="_x0000_s1167" style="position:absolute;width:63525;height:21342" coordsize="63525,21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">
                  <v:shape id="Picture 1451488619" o:spid="_x0000_s1168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">
                    <v:imagedata r:id="rId49" o:title="Calendar " gain="19661f" blacklevel="22938f"/>
                  </v:shape>
                  <v:shape id="_x0000_s1169" type="#_x0000_t202" style="position:absolute;left:52203;top:8813;width:11322;height:12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" filled="f" stroked="f">
                    <v:textbox style="mso-fit-shape-to-text:t">
                      <w:txbxContent>
                        <w:p w14:paraId="143A6911" w14:textId="77777777" w:rsidR="00005650" w:rsidRPr="00F01FA2" w:rsidRDefault="00005650" w:rsidP="006D0258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الوحدة الرابعة</w:t>
                          </w:r>
                        </w:p>
                      </w:txbxContent>
                    </v:textbox>
                  </v:shape>
                  <v:shape id="_x0000_s1170" type="#_x0000_t202" style="position:absolute;top:12909;width:45675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" filled="f" stroked="f">
                    <v:textbox style="mso-fit-shape-to-text:t">
                      <w:txbxContent>
                        <w:p w14:paraId="0BFDC5BF" w14:textId="77777777" w:rsidR="00005650" w:rsidRPr="00F01FA2" w:rsidRDefault="00005650" w:rsidP="006D0258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إعداد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التقارير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والمتطلبات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النهائية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78BB219" w14:textId="77777777" w:rsidR="00D90411" w:rsidRDefault="00D90411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453C7187" w14:textId="77777777" w:rsidR="00D90411" w:rsidRDefault="00005650" w:rsidP="00D374CF">
      <w:pPr>
        <w:jc w:val="both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</w:rPr>
        <w:lastRenderedPageBreak/>
        <mc:AlternateContent>
          <mc:Choice Requires="wpg">
            <w:drawing>
              <wp:anchor distT="0" distB="0" distL="114300" distR="114300" simplePos="0" relativeHeight="252077056" behindDoc="0" locked="0" layoutInCell="1" allowOverlap="1" wp14:anchorId="37397CDC" wp14:editId="4F2B77BE">
                <wp:simplePos x="0" y="0"/>
                <wp:positionH relativeFrom="column">
                  <wp:posOffset>123825</wp:posOffset>
                </wp:positionH>
                <wp:positionV relativeFrom="paragraph">
                  <wp:posOffset>-466725</wp:posOffset>
                </wp:positionV>
                <wp:extent cx="6352540" cy="7060019"/>
                <wp:effectExtent l="0" t="0" r="0" b="7620"/>
                <wp:wrapNone/>
                <wp:docPr id="1451488623" name="Group 14514886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2540" cy="7060019"/>
                          <a:chOff x="0" y="0"/>
                          <a:chExt cx="6352540" cy="7060019"/>
                        </a:xfrm>
                      </wpg:grpSpPr>
                      <wpg:grpSp>
                        <wpg:cNvPr id="1451488624" name="Group 1451488624"/>
                        <wpg:cNvGrpSpPr/>
                        <wpg:grpSpPr>
                          <a:xfrm>
                            <a:off x="161925" y="2571750"/>
                            <a:ext cx="5425865" cy="4488269"/>
                            <a:chOff x="-2" y="0"/>
                            <a:chExt cx="5425937" cy="4488587"/>
                          </a:xfrm>
                        </wpg:grpSpPr>
                        <wpg:grpSp>
                          <wpg:cNvPr id="1451488625" name="Group 25"/>
                          <wpg:cNvGrpSpPr/>
                          <wpg:grpSpPr>
                            <a:xfrm>
                              <a:off x="3130301" y="0"/>
                              <a:ext cx="2262068" cy="617945"/>
                              <a:chOff x="3849927" y="0"/>
                              <a:chExt cx="2262068" cy="617945"/>
                            </a:xfrm>
                          </wpg:grpSpPr>
                          <wpg:grpSp>
                            <wpg:cNvPr id="1451488626" name="Group 1451488626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451488627" name="Oval 1451488627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451488628" name="Picture 1451488628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lum bright="70000" contrast="-7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451488629" name="TextBox 34"/>
                            <wps:cNvSpPr txBox="1"/>
                            <wps:spPr>
                              <a:xfrm>
                                <a:off x="3849927" y="69901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FBA534" w14:textId="219444FE" w:rsidR="00005650" w:rsidRPr="00BC6FB1" w:rsidRDefault="006D0258" w:rsidP="006D0258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68" w:history="1">
                                    <w:r w:rsidR="00005650" w:rsidRPr="006D0258">
                                      <w:rPr>
                                        <w:rStyle w:val="Hyperlink"/>
                                        <w:rFonts w:ascii="Adobe Arabic" w:eastAsia="GE Dinar One" w:hAnsi="Adobe Arabic" w:cs="Adobe Arabic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أهداف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451488630" name="Group 26"/>
                          <wpg:cNvGrpSpPr/>
                          <wpg:grpSpPr>
                            <a:xfrm>
                              <a:off x="-2" y="9939"/>
                              <a:ext cx="2261237" cy="617876"/>
                              <a:chOff x="-2" y="0"/>
                              <a:chExt cx="2261545" cy="618501"/>
                            </a:xfrm>
                          </wpg:grpSpPr>
                          <wps:wsp>
                            <wps:cNvPr id="1451488631" name="Oval 1451488631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632" name="TextBox 34"/>
                            <wps:cNvSpPr txBox="1"/>
                            <wps:spPr>
                              <a:xfrm>
                                <a:off x="-2" y="69903"/>
                                <a:ext cx="1756037" cy="54859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01E1BD7" w14:textId="1987BA12" w:rsidR="00005650" w:rsidRPr="00BC6FB1" w:rsidRDefault="006D0258" w:rsidP="006D0258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hyperlink r:id="rId69" w:history="1">
                                    <w:r w:rsidR="00005650" w:rsidRPr="006D0258">
                                      <w:rPr>
                                        <w:rStyle w:val="Hyperlink"/>
                                        <w:rFonts w:ascii="Adobe Arabic" w:eastAsia="GE Dinar One" w:hAnsi="Adobe Arabic" w:cs="Adobe Arabic" w:hint="cs"/>
                                        <w:b/>
                                        <w:bCs/>
                                        <w:kern w:val="24"/>
                                        <w:sz w:val="44"/>
                                        <w:szCs w:val="44"/>
                                        <w:rtl/>
                                        <w:lang w:bidi="ar-SY"/>
                                      </w:rPr>
                                      <w:t>محاور الجلسة</w:t>
                                    </w:r>
                                  </w:hyperlink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633" name="Picture 1451488633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1" cstate="print">
                                <a:lum bright="70000" contrast="-70000"/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634" name="Text Box 1451488634"/>
                          <wps:cNvSpPr txBox="1"/>
                          <wps:spPr>
                            <a:xfrm>
                              <a:off x="3144839" y="874163"/>
                              <a:ext cx="2281096" cy="361442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FC86B2F" w14:textId="6F68A859" w:rsidR="00005650" w:rsidRPr="002C04B9" w:rsidRDefault="00005650" w:rsidP="006D0258">
                                <w:pPr>
                                  <w:pStyle w:val="aa"/>
                                  <w:spacing w:line="276" w:lineRule="auto"/>
                                  <w:jc w:val="left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r w:rsidRPr="002C04B9">
                                  <w:rPr>
                                    <w:rFonts w:ascii="Sakkal Majalla" w:hAnsi="Sakkal Majalla" w:cs="Sakkal Majalla" w:hint="cs"/>
                                    <w:sz w:val="34"/>
                                    <w:szCs w:val="34"/>
                                    <w:rtl/>
                                  </w:rPr>
                                  <w:t xml:space="preserve">عند الانتهاء من تنفيذ أنشطة هذه الجلسة التدريبية، </w:t>
                                </w:r>
                                <w:hyperlink r:id="rId70" w:history="1">
                                  <w:r w:rsidRPr="006D0258">
                                    <w:rPr>
                                      <w:rStyle w:val="Hyperlink"/>
                                      <w:rFonts w:ascii="Sakkal Majalla" w:hAnsi="Sakkal Majalla" w:cs="Sakkal Majalla" w:hint="cs"/>
                                      <w:sz w:val="34"/>
                                      <w:szCs w:val="34"/>
                                      <w:rtl/>
                                    </w:rPr>
                                    <w:t>سيتمكّن المشاركون من:</w:t>
                                  </w:r>
                                </w:hyperlink>
                              </w:p>
                              <w:p w14:paraId="56C4C124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التعرف على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دور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في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تعزيز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الشفافية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والمصداقية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55325E77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معرفة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دور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الهيئات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الرقابية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في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تنظيم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مهنة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المراجعة الخارجية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085ED3A6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تعلم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إعداد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خطة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مراجعة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خارجية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لمؤسسة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افتراضية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635" name="Text Box 1451488635"/>
                          <wps:cNvSpPr txBox="1"/>
                          <wps:spPr>
                            <a:xfrm>
                              <a:off x="39626" y="874581"/>
                              <a:ext cx="2216426" cy="346513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ECC4616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مشاهدة فيديو تدريبي.</w:t>
                                </w:r>
                              </w:p>
                              <w:p w14:paraId="4DA98119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دور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المراجع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الخارجي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في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تعزيز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الشفافية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والمصداقية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7ACA8461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دور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الهيئات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الرقابية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في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تنظيم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مهنة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المراجعة الخارجية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 </w:t>
                                </w:r>
                              </w:p>
                              <w:p w14:paraId="46457772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إعداد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خطة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مراجعة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خارجية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لمؤسسة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 w:hint="eastAsia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افتراضية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. </w:t>
                                </w:r>
                              </w:p>
                              <w:p w14:paraId="72043424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تمرين.</w:t>
                                </w:r>
                              </w:p>
                              <w:p w14:paraId="26514037" w14:textId="77777777" w:rsidR="00005650" w:rsidRPr="00BF2664" w:rsidRDefault="00005650" w:rsidP="00005650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خاتمة.</w:t>
                                </w:r>
                                <w:r w:rsidRPr="00BF2664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636" name="Group 1451488636"/>
                        <wpg:cNvGrpSpPr/>
                        <wpg:grpSpPr>
                          <a:xfrm>
                            <a:off x="0" y="0"/>
                            <a:ext cx="6352540" cy="2115401"/>
                            <a:chOff x="0" y="0"/>
                            <a:chExt cx="6352540" cy="2115401"/>
                          </a:xfrm>
                        </wpg:grpSpPr>
                        <pic:pic xmlns:pic="http://schemas.openxmlformats.org/drawingml/2006/picture">
                          <pic:nvPicPr>
                            <pic:cNvPr id="1451488637" name="Picture 1451488637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3" cstate="print">
                              <a:lum bright="70000" contrast="-70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638" name="TextBox 34"/>
                          <wps:cNvSpPr txBox="1"/>
                          <wps:spPr>
                            <a:xfrm>
                              <a:off x="5220335" y="862546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36F160" w14:textId="77777777" w:rsidR="00005650" w:rsidRPr="00F01FA2" w:rsidRDefault="00005650" w:rsidP="006D0258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الوحدة الخامسة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62637120" name="TextBox 34"/>
                          <wps:cNvSpPr txBox="1"/>
                          <wps:spPr>
                            <a:xfrm>
                              <a:off x="0" y="1290955"/>
                              <a:ext cx="456755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BFEF3D" w14:textId="77777777" w:rsidR="00005650" w:rsidRPr="00F01FA2" w:rsidRDefault="00005650" w:rsidP="006D0258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BF2664"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تنظيم مهنة المراجعة الخارجية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397CDC" id="Group 1451488623" o:spid="_x0000_s1171" style="position:absolute;left:0;text-align:left;margin-left:9.75pt;margin-top:-36.75pt;width:500.2pt;height:555.9pt;z-index:252077056;mso-position-horizontal-relative:text;mso-position-vertical-relative:text;mso-height-relative:margin" coordsize="63525,70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">
                <v:group id="Group 1451488624" o:spid="_x0000_s1172" style="position:absolute;left:1619;top:25717;width:54258;height:44883" coordorigin="" coordsize="54259,44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">
                  <v:group id="Group 25" o:spid="_x0000_s1173" style="position:absolute;left:31303;width:22620;height:6179" coordorigin="38499" coordsize="22620,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">
                    <v:group id="Group 1451488626" o:spid="_x0000_s1174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">
                      <v:oval id="Oval 1451488627" o:spid="_x0000_s1175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" fillcolor="#168489" stroked="f" strokeweight="1pt">
                        <v:fill opacity="49087f"/>
                        <v:stroke joinstyle="miter"/>
                      </v:oval>
                      <v:shape id="Picture 1451488628" o:spid="_x0000_s1176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">
                        <v:imagedata r:id="rId44" o:title="Target " gain="19661f" blacklevel="22938f"/>
                      </v:shape>
                    </v:group>
                    <v:shape id="_x0000_s1177" type="#_x0000_t202" style="position:absolute;left:38499;top:699;width:17551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" filled="f" stroked="f">
                      <v:textbox style="mso-fit-shape-to-text:t">
                        <w:txbxContent>
                          <w:p w14:paraId="5DFBA534" w14:textId="219444FE" w:rsidR="00005650" w:rsidRPr="00BC6FB1" w:rsidRDefault="006D0258" w:rsidP="006D0258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71" w:history="1">
                              <w:r w:rsidR="00005650" w:rsidRPr="006D0258">
                                <w:rPr>
                                  <w:rStyle w:val="Hyperlink"/>
                                  <w:rFonts w:ascii="Adobe Arabic" w:eastAsia="GE Dinar One" w:hAnsi="Adobe Arabic" w:cs="Adobe Arabic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أهداف الجلسة</w:t>
                              </w:r>
                            </w:hyperlink>
                          </w:p>
                        </w:txbxContent>
                      </v:textbox>
                    </v:shape>
                  </v:group>
                  <v:group id="Group 26" o:spid="_x0000_s1178" style="position:absolute;top:99;width:22612;height:6179" coordorigin="" coordsize="22615,6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">
                    <v:oval id="Oval 1451488631" o:spid="_x0000_s1179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" fillcolor="#168489" stroked="f" strokeweight="1pt">
                      <v:fill opacity="49087f"/>
                      <v:stroke joinstyle="miter"/>
                    </v:oval>
                    <v:shape id="_x0000_s1180" type="#_x0000_t202" style="position:absolute;top:699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" filled="f" stroked="f">
                      <v:textbox style="mso-fit-shape-to-text:t">
                        <w:txbxContent>
                          <w:p w14:paraId="301E1BD7" w14:textId="1987BA12" w:rsidR="00005650" w:rsidRPr="00BC6FB1" w:rsidRDefault="006D0258" w:rsidP="006D0258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hyperlink r:id="rId72" w:history="1">
                              <w:r w:rsidR="00005650" w:rsidRPr="006D0258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44"/>
                                  <w:szCs w:val="44"/>
                                  <w:rtl/>
                                  <w:lang w:bidi="ar-SY"/>
                                </w:rPr>
                                <w:t>محاور الجلسة</w:t>
                              </w:r>
                            </w:hyperlink>
                          </w:p>
                        </w:txbxContent>
                      </v:textbox>
                    </v:shape>
                    <v:shape id="Picture 1451488633" o:spid="_x0000_s1181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">
                      <v:imagedata r:id="rId47" o:title="Note " gain="19661f" blacklevel="22938f"/>
                    </v:shape>
                  </v:group>
                  <v:shape id="Text Box 1451488634" o:spid="_x0000_s1182" type="#_x0000_t202" style="position:absolute;left:31448;top:8741;width:22811;height:36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" filled="f" stroked="f" strokeweight=".5pt">
                    <v:textbox>
                      <w:txbxContent>
                        <w:p w14:paraId="4FC86B2F" w14:textId="6F68A859" w:rsidR="00005650" w:rsidRPr="002C04B9" w:rsidRDefault="00005650" w:rsidP="006D0258">
                          <w:pPr>
                            <w:pStyle w:val="aa"/>
                            <w:spacing w:line="276" w:lineRule="auto"/>
                            <w:jc w:val="left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r w:rsidRPr="002C04B9">
                            <w:rPr>
                              <w:rFonts w:ascii="Sakkal Majalla" w:hAnsi="Sakkal Majalla" w:cs="Sakkal Majalla" w:hint="cs"/>
                              <w:sz w:val="34"/>
                              <w:szCs w:val="34"/>
                              <w:rtl/>
                            </w:rPr>
                            <w:t xml:space="preserve">عند الانتهاء من تنفيذ أنشطة هذه الجلسة التدريبية، </w:t>
                          </w:r>
                          <w:hyperlink r:id="rId73" w:history="1">
                            <w:r w:rsidRPr="006D0258">
                              <w:rPr>
                                <w:rStyle w:val="Hyperlink"/>
                                <w:rFonts w:ascii="Sakkal Majalla" w:hAnsi="Sakkal Majalla" w:cs="Sakkal Majalla" w:hint="cs"/>
                                <w:sz w:val="34"/>
                                <w:szCs w:val="34"/>
                                <w:rtl/>
                              </w:rPr>
                              <w:t>سيتمكّن المشاركون من:</w:t>
                            </w:r>
                          </w:hyperlink>
                        </w:p>
                        <w:p w14:paraId="56C4C124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التعرف على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دور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في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تعزيز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الشفافية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والمصداقية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55325E77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معرفة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دور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الهيئات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الرقابية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في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تنظيم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مهنة</w:t>
                          </w: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المراجعة الخارجية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085ED3A6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تعلم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إعداد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خطة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مراجعة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خارجية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لمؤسسة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افتراضية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</w:txbxContent>
                    </v:textbox>
                  </v:shape>
                  <v:shape id="Text Box 1451488635" o:spid="_x0000_s1183" type="#_x0000_t202" style="position:absolute;left:396;top:8745;width:22164;height:34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" filled="f" stroked="f" strokeweight=".5pt">
                    <v:textbox>
                      <w:txbxContent>
                        <w:p w14:paraId="0ECC4616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مشاهدة فيديو تدريبي.</w:t>
                          </w:r>
                        </w:p>
                        <w:p w14:paraId="4DA98119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دور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المراجع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الخارجي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في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تعزيز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الشفافية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والمصداقية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7ACA8461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دور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الهيئات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الرقابية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في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تنظيم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مهنة</w:t>
                          </w: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المراجعة الخارجية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 </w:t>
                          </w:r>
                        </w:p>
                        <w:p w14:paraId="46457772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إعداد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خطة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مراجعة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خارجية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لمؤسسة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BF2664">
                            <w:rPr>
                              <w:rFonts w:ascii="Adobe Arabic" w:eastAsia="GE Dinar One" w:hAnsi="Adobe Arabic" w:cs="Adobe Arabic" w:hint="eastAsia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افتراضية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. </w:t>
                          </w:r>
                        </w:p>
                        <w:p w14:paraId="72043424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تمرين.</w:t>
                          </w:r>
                        </w:p>
                        <w:p w14:paraId="26514037" w14:textId="77777777" w:rsidR="00005650" w:rsidRPr="00BF2664" w:rsidRDefault="00005650" w:rsidP="00005650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خاتمة.</w:t>
                          </w:r>
                          <w:r w:rsidRPr="00BF2664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1451488636" o:spid="_x0000_s1184" style="position:absolute;width:63525;height:21154" coordsize="63525,21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">
                  <v:shape id="Picture 1451488637" o:spid="_x0000_s1185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">
                    <v:imagedata r:id="rId49" o:title="Calendar " gain="19661f" blacklevel="22938f"/>
                  </v:shape>
                  <v:shape id="_x0000_s1186" type="#_x0000_t202" style="position:absolute;left:52203;top:8625;width:11322;height:12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" filled="f" stroked="f">
                    <v:textbox style="mso-fit-shape-to-text:t">
                      <w:txbxContent>
                        <w:p w14:paraId="6436F160" w14:textId="77777777" w:rsidR="00005650" w:rsidRPr="00F01FA2" w:rsidRDefault="00005650" w:rsidP="006D0258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الوحدة الخامسة</w:t>
                          </w:r>
                        </w:p>
                      </w:txbxContent>
                    </v:textbox>
                  </v:shape>
                  <v:shape id="_x0000_s1187" type="#_x0000_t202" style="position:absolute;top:12909;width:45675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" filled="f" stroked="f">
                    <v:textbox style="mso-fit-shape-to-text:t">
                      <w:txbxContent>
                        <w:p w14:paraId="0EBFEF3D" w14:textId="77777777" w:rsidR="00005650" w:rsidRPr="00F01FA2" w:rsidRDefault="00005650" w:rsidP="006D0258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BF2664"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تنظيم مهنة المراجعة الخارجية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3ADC190B" w14:textId="77777777" w:rsidR="00D374CF" w:rsidRDefault="00D374CF" w:rsidP="00005650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</w:p>
    <w:sectPr w:rsidR="00D374CF" w:rsidSect="005E1791">
      <w:headerReference w:type="default" r:id="rId74"/>
      <w:footerReference w:type="default" r:id="rId75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67CD1" w14:textId="77777777" w:rsidR="001C70B4" w:rsidRDefault="001C70B4" w:rsidP="00F53D08">
      <w:pPr>
        <w:spacing w:line="240" w:lineRule="auto"/>
      </w:pPr>
      <w:r>
        <w:separator/>
      </w:r>
    </w:p>
  </w:endnote>
  <w:endnote w:type="continuationSeparator" w:id="0">
    <w:p w14:paraId="5E402EEC" w14:textId="77777777" w:rsidR="001C70B4" w:rsidRDefault="001C70B4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Ming Std L">
    <w:panose1 w:val="00000000000000000000"/>
    <w:charset w:val="80"/>
    <w:family w:val="roman"/>
    <w:notTrueType/>
    <w:pitch w:val="variable"/>
    <w:sig w:usb0="00000203" w:usb1="1A0F1900" w:usb2="00000016" w:usb3="00000000" w:csb0="00120005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GE Dinar One">
    <w:altName w:val="Sakkal Majalla"/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56C40" w14:textId="77777777" w:rsidR="004C7423" w:rsidRDefault="004C742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FFFFFF" w:themeColor="background1"/>
        <w:rtl/>
      </w:rPr>
      <w:id w:val="-17767782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0DFA3" w14:textId="77777777" w:rsidR="00DC2CFD" w:rsidRPr="00DC2CFD" w:rsidRDefault="00D90411">
        <w:pPr>
          <w:pStyle w:val="a4"/>
          <w:jc w:val="center"/>
          <w:rPr>
            <w:color w:val="FFFFFF" w:themeColor="background1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4624" behindDoc="1" locked="0" layoutInCell="1" allowOverlap="1" wp14:anchorId="613D411E" wp14:editId="05F7FD4F">
                  <wp:simplePos x="0" y="0"/>
                  <wp:positionH relativeFrom="page">
                    <wp:align>left</wp:align>
                  </wp:positionH>
                  <wp:positionV relativeFrom="paragraph">
                    <wp:posOffset>-3476625</wp:posOffset>
                  </wp:positionV>
                  <wp:extent cx="7610475" cy="4165382"/>
                  <wp:effectExtent l="0" t="0" r="28575" b="26035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10475" cy="4165382"/>
                            <a:chOff x="-3" y="0"/>
                            <a:chExt cx="7610475" cy="4164747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-3" y="3199911"/>
                              <a:ext cx="7610475" cy="964836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7C6FB4B6" id="Group 39" o:spid="_x0000_s1026" style="position:absolute;margin-left:0;margin-top:-273.75pt;width:599.25pt;height:328pt;z-index:-251641856;mso-position-horizontal:left;mso-position-horizontal-relative:page;mso-width-relative:margin" coordorigin="" coordsize="76104,41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1999;width:76104;height:9648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7610475,0;7610475,964836;0,964836;0,0" o:connectangles="0,0,0,0,0"/>
                  </v:shape>
                  <w10:wrap anchorx="page"/>
                </v:group>
              </w:pict>
            </mc:Fallback>
          </mc:AlternateContent>
        </w:r>
        <w:r w:rsidR="00DC2CFD" w:rsidRPr="00DC2CFD">
          <w:rPr>
            <w:color w:val="FFFFFF" w:themeColor="background1"/>
          </w:rPr>
          <w:fldChar w:fldCharType="begin"/>
        </w:r>
        <w:r w:rsidR="00DC2CFD" w:rsidRPr="00DC2CFD">
          <w:rPr>
            <w:color w:val="FFFFFF" w:themeColor="background1"/>
          </w:rPr>
          <w:instrText xml:space="preserve"> PAGE   \* MERGEFORMAT </w:instrText>
        </w:r>
        <w:r w:rsidR="00DC2CFD" w:rsidRPr="00DC2CFD">
          <w:rPr>
            <w:color w:val="FFFFFF" w:themeColor="background1"/>
          </w:rPr>
          <w:fldChar w:fldCharType="separate"/>
        </w:r>
        <w:r w:rsidR="00DC2CFD" w:rsidRPr="00DC2CFD">
          <w:rPr>
            <w:noProof/>
            <w:color w:val="FFFFFF" w:themeColor="background1"/>
          </w:rPr>
          <w:t>2</w:t>
        </w:r>
        <w:r w:rsidR="00DC2CFD" w:rsidRPr="00DC2CFD">
          <w:rPr>
            <w:noProof/>
            <w:color w:val="FFFFFF" w:themeColor="background1"/>
          </w:rPr>
          <w:fldChar w:fldCharType="end"/>
        </w:r>
      </w:p>
    </w:sdtContent>
  </w:sdt>
  <w:p w14:paraId="58D03F1D" w14:textId="77777777" w:rsidR="00DC2CFD" w:rsidRPr="00DC2CFD" w:rsidRDefault="00DC2CFD">
    <w:pPr>
      <w:pStyle w:val="a4"/>
      <w:rPr>
        <w:color w:val="FFFFFF" w:themeColor="background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6AD46" w14:textId="77777777" w:rsidR="004C7423" w:rsidRDefault="004C7423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FFFFFF" w:themeColor="background1"/>
        <w:rtl/>
      </w:rPr>
      <w:id w:val="-8554182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319267" w14:textId="77777777" w:rsidR="0046609B" w:rsidRPr="00DC2CFD" w:rsidRDefault="0046609B">
        <w:pPr>
          <w:pStyle w:val="a4"/>
          <w:jc w:val="center"/>
          <w:rPr>
            <w:color w:val="FFFFFF" w:themeColor="background1"/>
          </w:rPr>
        </w:pPr>
        <w:r w:rsidRPr="00DC2CFD">
          <w:rPr>
            <w:color w:val="FFFFFF" w:themeColor="background1"/>
          </w:rPr>
          <w:fldChar w:fldCharType="begin"/>
        </w:r>
        <w:r w:rsidRPr="00DC2CFD">
          <w:rPr>
            <w:color w:val="FFFFFF" w:themeColor="background1"/>
          </w:rPr>
          <w:instrText xml:space="preserve"> PAGE   \* MERGEFORMAT </w:instrText>
        </w:r>
        <w:r w:rsidRPr="00DC2CFD">
          <w:rPr>
            <w:color w:val="FFFFFF" w:themeColor="background1"/>
          </w:rPr>
          <w:fldChar w:fldCharType="separate"/>
        </w:r>
        <w:r w:rsidR="00CA6CDE">
          <w:rPr>
            <w:noProof/>
            <w:color w:val="FFFFFF" w:themeColor="background1"/>
            <w:rtl/>
          </w:rPr>
          <w:t>4</w:t>
        </w:r>
        <w:r w:rsidRPr="00DC2CFD">
          <w:rPr>
            <w:noProof/>
            <w:color w:val="FFFFFF" w:themeColor="background1"/>
          </w:rPr>
          <w:fldChar w:fldCharType="end"/>
        </w:r>
      </w:p>
    </w:sdtContent>
  </w:sdt>
  <w:p w14:paraId="25CA635E" w14:textId="77777777" w:rsidR="0046609B" w:rsidRPr="00DC2CFD" w:rsidRDefault="0046609B">
    <w:pPr>
      <w:pStyle w:val="a4"/>
      <w:rPr>
        <w:color w:val="FFFFFF" w:themeColor="background1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6B5EB" w14:textId="072612A8" w:rsidR="0046609B" w:rsidRPr="00DC2CFD" w:rsidRDefault="00000000">
    <w:pPr>
      <w:pStyle w:val="a4"/>
      <w:jc w:val="center"/>
      <w:rPr>
        <w:color w:val="FFFFFF" w:themeColor="background1"/>
      </w:rPr>
    </w:pPr>
    <w:sdt>
      <w:sdtPr>
        <w:rPr>
          <w:color w:val="FFFFFF" w:themeColor="background1"/>
          <w:rtl/>
        </w:rPr>
        <w:id w:val="-6769599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6609B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598336" behindDoc="1" locked="0" layoutInCell="1" allowOverlap="1" wp14:anchorId="1CCBE225" wp14:editId="31FB3610">
                  <wp:simplePos x="0" y="0"/>
                  <wp:positionH relativeFrom="page">
                    <wp:align>left</wp:align>
                  </wp:positionH>
                  <wp:positionV relativeFrom="paragraph">
                    <wp:posOffset>-3476625</wp:posOffset>
                  </wp:positionV>
                  <wp:extent cx="7610475" cy="4165382"/>
                  <wp:effectExtent l="0" t="0" r="28575" b="26035"/>
                  <wp:wrapNone/>
                  <wp:docPr id="1181034347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10475" cy="4165382"/>
                            <a:chOff x="-3" y="0"/>
                            <a:chExt cx="7610475" cy="4164747"/>
                          </a:xfrm>
                        </wpg:grpSpPr>
                        <wps:wsp>
                          <wps:cNvPr id="933373865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1850269" name="شكل حر 769906"/>
                          <wps:cNvSpPr/>
                          <wps:spPr>
                            <a:xfrm rot="10800000">
                              <a:off x="-3" y="3199911"/>
                              <a:ext cx="7610475" cy="964836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59F28041" id="Group 39" o:spid="_x0000_s1026" style="position:absolute;margin-left:0;margin-top:-273.75pt;width:599.25pt;height:328pt;z-index:-251718144;mso-position-horizontal:left;mso-position-horizontal-relative:page;mso-width-relative:margin" coordorigin="" coordsize="76104,41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1999;width:76104;height:9648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" path="m,l7551420,r,945515l,945515,,xe" fillcolor="#168489" strokecolor="#168489" strokeweight="1pt">
                    <v:stroke joinstyle="miter"/>
                    <v:path arrowok="t" o:connecttype="custom" o:connectlocs="0,0;7610475,0;7610475,964836;0,964836;0,0" o:connectangles="0,0,0,0,0"/>
                  </v:shape>
                  <w10:wrap anchorx="page"/>
                </v:group>
              </w:pict>
            </mc:Fallback>
          </mc:AlternateContent>
        </w:r>
        <w:r w:rsidR="0046609B" w:rsidRPr="00DC2CFD">
          <w:rPr>
            <w:color w:val="FFFFFF" w:themeColor="background1"/>
          </w:rPr>
          <w:fldChar w:fldCharType="begin"/>
        </w:r>
        <w:r w:rsidR="0046609B" w:rsidRPr="00DC2CFD">
          <w:rPr>
            <w:color w:val="FFFFFF" w:themeColor="background1"/>
          </w:rPr>
          <w:instrText xml:space="preserve"> PAGE   \* MERGEFORMAT </w:instrText>
        </w:r>
        <w:r w:rsidR="0046609B" w:rsidRPr="00DC2CFD">
          <w:rPr>
            <w:color w:val="FFFFFF" w:themeColor="background1"/>
          </w:rPr>
          <w:fldChar w:fldCharType="separate"/>
        </w:r>
        <w:r w:rsidR="00CA6CDE">
          <w:rPr>
            <w:noProof/>
            <w:color w:val="FFFFFF" w:themeColor="background1"/>
            <w:rtl/>
          </w:rPr>
          <w:t>6</w:t>
        </w:r>
        <w:r w:rsidR="0046609B" w:rsidRPr="00DC2CFD">
          <w:rPr>
            <w:noProof/>
            <w:color w:val="FFFFFF" w:themeColor="background1"/>
          </w:rPr>
          <w:fldChar w:fldCharType="end"/>
        </w:r>
      </w:sdtContent>
    </w:sdt>
  </w:p>
  <w:p w14:paraId="158DB1FE" w14:textId="5AA67B4A" w:rsidR="0046609B" w:rsidRPr="00DC2CFD" w:rsidRDefault="004C7423">
    <w:pPr>
      <w:pStyle w:val="a4"/>
      <w:rPr>
        <w:color w:val="FFFFFF" w:themeColor="background1"/>
      </w:rPr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833856" behindDoc="0" locked="0" layoutInCell="1" allowOverlap="1" wp14:anchorId="1659C4C2" wp14:editId="080670A6">
              <wp:simplePos x="0" y="0"/>
              <wp:positionH relativeFrom="column">
                <wp:posOffset>3604895</wp:posOffset>
              </wp:positionH>
              <wp:positionV relativeFrom="paragraph">
                <wp:posOffset>299720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8A4853D" w14:textId="77777777" w:rsidR="004C7423" w:rsidRPr="00DC31A5" w:rsidRDefault="004C7423" w:rsidP="004C742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7A9846C1" w14:textId="77777777" w:rsidR="004C7423" w:rsidRPr="00DC31A5" w:rsidRDefault="00000000" w:rsidP="004C742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4C7423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3EDF52E6" w14:textId="77777777" w:rsidR="004C7423" w:rsidRPr="00DC31A5" w:rsidRDefault="004C7423" w:rsidP="004C742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187C13E7" w14:textId="77777777" w:rsidR="004C7423" w:rsidRPr="00DC31A5" w:rsidRDefault="004C7423" w:rsidP="004C742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14:paraId="6B14504B" w14:textId="77777777" w:rsidR="004C7423" w:rsidRDefault="004C7423" w:rsidP="004C742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0559431D" w14:textId="77777777" w:rsidR="004C7423" w:rsidRPr="00DC31A5" w:rsidRDefault="004C7423" w:rsidP="004C742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659C4C2" id="مستطيل 38" o:spid="_x0000_s1188" style="position:absolute;left:0;text-align:left;margin-left:283.85pt;margin-top:23.6pt;width:186.95pt;height:110.4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YQxcgIAAEI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" filled="f" stroked="f" strokeweight="1pt">
              <v:textbox>
                <w:txbxContent>
                  <w:p w14:paraId="18A4853D" w14:textId="77777777" w:rsidR="004C7423" w:rsidRPr="00DC31A5" w:rsidRDefault="004C7423" w:rsidP="004C742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7A9846C1" w14:textId="77777777" w:rsidR="004C7423" w:rsidRPr="00DC31A5" w:rsidRDefault="00000000" w:rsidP="004C742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="004C7423"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3EDF52E6" w14:textId="77777777" w:rsidR="004C7423" w:rsidRPr="00DC31A5" w:rsidRDefault="004C7423" w:rsidP="004C742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187C13E7" w14:textId="77777777" w:rsidR="004C7423" w:rsidRPr="00DC31A5" w:rsidRDefault="004C7423" w:rsidP="004C742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14:paraId="6B14504B" w14:textId="77777777" w:rsidR="004C7423" w:rsidRDefault="004C7423" w:rsidP="004C742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0559431D" w14:textId="77777777" w:rsidR="004C7423" w:rsidRPr="00DC31A5" w:rsidRDefault="004C7423" w:rsidP="004C7423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715072" behindDoc="0" locked="0" layoutInCell="1" allowOverlap="1" wp14:anchorId="500483FA" wp14:editId="673798A4">
              <wp:simplePos x="0" y="0"/>
              <wp:positionH relativeFrom="column">
                <wp:posOffset>1537970</wp:posOffset>
              </wp:positionH>
              <wp:positionV relativeFrom="paragraph">
                <wp:posOffset>178435</wp:posOffset>
              </wp:positionV>
              <wp:extent cx="1562100" cy="304800"/>
              <wp:effectExtent l="0" t="0" r="0" b="0"/>
              <wp:wrapNone/>
              <wp:docPr id="767952246" name="مربع نص 7679522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B596A9" w14:textId="77777777" w:rsidR="004C7423" w:rsidRPr="009F0BE2" w:rsidRDefault="004C7423" w:rsidP="004C7423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483FA" id="_x0000_t202" coordsize="21600,21600" o:spt="202" path="m,l,21600r21600,l21600,xe">
              <v:stroke joinstyle="miter"/>
              <v:path gradientshapeok="t" o:connecttype="rect"/>
            </v:shapetype>
            <v:shape id="مربع نص 767952246" o:spid="_x0000_s1189" type="#_x0000_t202" style="position:absolute;left:0;text-align:left;margin-left:121.1pt;margin-top:14.05pt;width:123pt;height:24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" filled="f" stroked="f" strokeweight=".5pt">
              <v:textbox>
                <w:txbxContent>
                  <w:p w14:paraId="45B596A9" w14:textId="77777777" w:rsidR="004C7423" w:rsidRPr="009F0BE2" w:rsidRDefault="004C7423" w:rsidP="004C7423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831808" behindDoc="0" locked="0" layoutInCell="1" allowOverlap="1" wp14:anchorId="5A1EC999" wp14:editId="5DBE43B0">
              <wp:simplePos x="0" y="0"/>
              <wp:positionH relativeFrom="column">
                <wp:posOffset>-935990</wp:posOffset>
              </wp:positionH>
              <wp:positionV relativeFrom="paragraph">
                <wp:posOffset>156845</wp:posOffset>
              </wp:positionV>
              <wp:extent cx="1514475" cy="304800"/>
              <wp:effectExtent l="0" t="0" r="0" b="0"/>
              <wp:wrapNone/>
              <wp:docPr id="1031122679" name="مستطيل 10311226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44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91075B" w14:textId="77777777" w:rsidR="004C7423" w:rsidRPr="00710F25" w:rsidRDefault="004C7423" w:rsidP="004C7423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</w:rPr>
                          </w:pPr>
                          <w:r w:rsidRPr="00710F25"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1EC999" id="مستطيل 1031122679" o:spid="_x0000_s1190" style="position:absolute;left:0;text-align:left;margin-left:-73.7pt;margin-top:12.35pt;width:119.25pt;height:24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" filled="f" stroked="f" strokeweight="1pt">
              <v:textbox>
                <w:txbxContent>
                  <w:p w14:paraId="5891075B" w14:textId="77777777" w:rsidR="004C7423" w:rsidRPr="00710F25" w:rsidRDefault="004C7423" w:rsidP="004C7423">
                    <w:pPr>
                      <w:bidi w:val="0"/>
                      <w:spacing w:line="240" w:lineRule="auto"/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</w:rPr>
                    </w:pPr>
                    <w:r w:rsidRPr="00710F25"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6D22B" w14:textId="77777777" w:rsidR="001C70B4" w:rsidRDefault="001C70B4" w:rsidP="00F53D08">
      <w:pPr>
        <w:spacing w:line="240" w:lineRule="auto"/>
      </w:pPr>
      <w:r>
        <w:separator/>
      </w:r>
    </w:p>
  </w:footnote>
  <w:footnote w:type="continuationSeparator" w:id="0">
    <w:p w14:paraId="5C3A7B55" w14:textId="77777777" w:rsidR="001C70B4" w:rsidRDefault="001C70B4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31D78" w14:textId="77777777" w:rsidR="004C7423" w:rsidRDefault="004C742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CDB53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4E7FCF8A" wp14:editId="1849C5F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5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8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1F70170D" id="Group 2" o:spid="_x0000_s1026" alt="&quot;&quot;" style="position:absolute;margin-left:561.1pt;margin-top:0;width:612.3pt;height:792.05pt;z-index:251667456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Ariim95AkAAPw2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" filled="f" stroked="f" strokeweight="1pt"/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18AD0" w14:textId="77777777" w:rsidR="004C7423" w:rsidRDefault="004C742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A3D3" w14:textId="77777777" w:rsidR="0046609B" w:rsidRDefault="0046609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5BD7846" wp14:editId="20BBCE3A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300891480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283ABB" id="Rectangle 28" o:spid="_x0000_s1026" style="position:absolute;margin-left:-71.25pt;margin-top:-36pt;width:612pt;height:11in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8942F" w14:textId="77777777" w:rsidR="0046609B" w:rsidRDefault="0046609B">
    <w:pPr>
      <w:pStyle w:val="a3"/>
    </w:pPr>
    <w:r w:rsidRPr="00BC6FB1">
      <w:rPr>
        <w:noProof/>
      </w:rPr>
      <mc:AlternateContent>
        <mc:Choice Requires="wpg">
          <w:drawing>
            <wp:anchor distT="0" distB="0" distL="114300" distR="114300" simplePos="0" relativeHeight="251682816" behindDoc="0" locked="0" layoutInCell="1" allowOverlap="1" wp14:anchorId="5FE354C5" wp14:editId="2F37F145">
              <wp:simplePos x="0" y="0"/>
              <wp:positionH relativeFrom="margin">
                <wp:posOffset>-1334770</wp:posOffset>
              </wp:positionH>
              <wp:positionV relativeFrom="paragraph">
                <wp:posOffset>-456565</wp:posOffset>
              </wp:positionV>
              <wp:extent cx="8236585" cy="2700021"/>
              <wp:effectExtent l="0" t="0" r="12065" b="24130"/>
              <wp:wrapNone/>
              <wp:docPr id="401060902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36585" cy="2700021"/>
                        <a:chOff x="0" y="0"/>
                        <a:chExt cx="8236585" cy="2700021"/>
                      </a:xfrm>
                    </wpg:grpSpPr>
                    <wpg:grpSp>
                      <wpg:cNvPr id="728546656" name="Group 728546656"/>
                      <wpg:cNvGrpSpPr/>
                      <wpg:grpSpPr>
                        <a:xfrm>
                          <a:off x="268288" y="0"/>
                          <a:ext cx="7700010" cy="2700021"/>
                          <a:chOff x="268288" y="0"/>
                          <a:chExt cx="7023335" cy="2700343"/>
                        </a:xfrm>
                      </wpg:grpSpPr>
                      <wps:wsp>
                        <wps:cNvPr id="684437785" name="Rectangle 684437785"/>
                        <wps:cNvSpPr/>
                        <wps:spPr>
                          <a:xfrm>
                            <a:off x="404270" y="0"/>
                            <a:ext cx="6887353" cy="12225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49334200" name="Rectangle 949334200"/>
                        <wps:cNvSpPr/>
                        <wps:spPr>
                          <a:xfrm>
                            <a:off x="5995027" y="0"/>
                            <a:ext cx="1296144" cy="2700343"/>
                          </a:xfrm>
                          <a:prstGeom prst="rect">
                            <a:avLst/>
                          </a:prstGeom>
                          <a:solidFill>
                            <a:srgbClr val="168489">
                              <a:alpha val="75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81364558" name="Rectangle 1981364558"/>
                        <wps:cNvSpPr/>
                        <wps:spPr>
                          <a:xfrm>
                            <a:off x="268288" y="1221783"/>
                            <a:ext cx="661781" cy="14325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89784036" name="Rectangle: Rounded Corners 589784036"/>
                      <wps:cNvSpPr/>
                      <wps:spPr>
                        <a:xfrm rot="16200000" flipH="1">
                          <a:off x="4095750" y="-1440814"/>
                          <a:ext cx="45085" cy="8236585"/>
                        </a:xfrm>
                        <a:prstGeom prst="roundRect">
                          <a:avLst/>
                        </a:pr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2A5C0444" id="Group 8" o:spid="_x0000_s1026" style="position:absolute;margin-left:-105.1pt;margin-top:-35.95pt;width:648.55pt;height:212.6pt;z-index:251682816;mso-position-horizontal-relative:margin" coordsize="8236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">
              <v:group id="Group 728546656" o:spid="_x0000_s1027" style="position:absolute;left:2682;width:77000;height:27000" coordorigin="2682" coordsize="70233,27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">
                <v:rect id="Rectangle 684437785" o:spid="_x0000_s1028" style="position:absolute;left:4042;width:68874;height:12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" fillcolor="#a5a5a5 [2092]" stroked="f" strokeweight="1pt">
                  <v:fill opacity="49087f"/>
                </v:rect>
                <v:rect id="Rectangle 949334200" o:spid="_x0000_s1029" style="position:absolute;left:59950;width:12961;height:27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" fillcolor="#168489" stroked="f" strokeweight="1pt">
                  <v:fill opacity="49087f"/>
                </v:rect>
                <v:rect id="Rectangle 1981364558" o:spid="_x0000_s1030" style="position:absolute;left:2682;top:12217;width:6618;height:14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" fillcolor="#a5a5a5 [2092]" stroked="f" strokeweight="1pt">
                  <v:fill opacity="49087f"/>
                </v:rect>
              </v:group>
              <v:roundrect id="Rectangle: Rounded Corners 589784036" o:spid="_x0000_s1031" style="position:absolute;left:40957;top:-14408;width:451;height:82365;rotation:90;flip:x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" fillcolor="#168489" strokecolor="#168489" strokeweight="1pt">
                <v:stroke joinstyle="miter"/>
              </v:roundrect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102FA688" wp14:editId="0F14674E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1892477704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FA66FE" id="Rectangle 28" o:spid="_x0000_s1026" style="position:absolute;margin-left:-71.25pt;margin-top:-36pt;width:612pt;height:1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2" type="#_x0000_t75" style="width:399.85pt;height:373.5pt" o:bullet="t">
        <v:imagedata r:id="rId1" o:title="Picture1"/>
      </v:shape>
    </w:pict>
  </w:numPicBullet>
  <w:numPicBullet w:numPicBulletId="1">
    <w:pict>
      <v:shape id="_x0000_i1233" type="#_x0000_t75" style="width:409.5pt;height:409.5pt" o:bullet="t">
        <v:imagedata r:id="rId2" o:title="436303"/>
      </v:shape>
    </w:pict>
  </w:numPicBullet>
  <w:abstractNum w:abstractNumId="0" w15:restartNumberingAfterBreak="0">
    <w:nsid w:val="07C425B4"/>
    <w:multiLevelType w:val="hybridMultilevel"/>
    <w:tmpl w:val="5B542EDC"/>
    <w:lvl w:ilvl="0" w:tplc="266ED050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D38FD"/>
    <w:multiLevelType w:val="hybridMultilevel"/>
    <w:tmpl w:val="7DB04360"/>
    <w:lvl w:ilvl="0" w:tplc="B7F01982">
      <w:start w:val="8"/>
      <w:numFmt w:val="bullet"/>
      <w:lvlText w:val=""/>
      <w:lvlPicBulletId w:val="1"/>
      <w:lvlJc w:val="left"/>
      <w:pPr>
        <w:ind w:left="510" w:hanging="510"/>
      </w:pPr>
      <w:rPr>
        <w:rFonts w:ascii="Symbol" w:eastAsia="Adobe Ming Std L" w:hAnsi="Symbol" w:hint="default"/>
        <w:color w:val="auto"/>
        <w:sz w:val="36"/>
        <w:szCs w:val="3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AE108B"/>
    <w:multiLevelType w:val="hybridMultilevel"/>
    <w:tmpl w:val="D410F196"/>
    <w:lvl w:ilvl="0" w:tplc="42D8C848">
      <w:start w:val="8"/>
      <w:numFmt w:val="bullet"/>
      <w:lvlText w:val=""/>
      <w:lvlPicBulletId w:val="1"/>
      <w:lvlJc w:val="left"/>
      <w:pPr>
        <w:ind w:left="576" w:hanging="576"/>
      </w:pPr>
      <w:rPr>
        <w:rFonts w:ascii="Symbol" w:eastAsia="Adobe Ming Std 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44894971">
    <w:abstractNumId w:val="3"/>
  </w:num>
  <w:num w:numId="2" w16cid:durableId="1890608850">
    <w:abstractNumId w:val="1"/>
  </w:num>
  <w:num w:numId="3" w16cid:durableId="1256553873">
    <w:abstractNumId w:val="1"/>
  </w:num>
  <w:num w:numId="4" w16cid:durableId="86076199">
    <w:abstractNumId w:val="0"/>
  </w:num>
  <w:num w:numId="5" w16cid:durableId="1771005514">
    <w:abstractNumId w:val="0"/>
  </w:num>
  <w:num w:numId="6" w16cid:durableId="1705519450">
    <w:abstractNumId w:val="4"/>
  </w:num>
  <w:num w:numId="7" w16cid:durableId="60538562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B1B"/>
    <w:rsid w:val="00005650"/>
    <w:rsid w:val="00015BA6"/>
    <w:rsid w:val="000175C5"/>
    <w:rsid w:val="00017C30"/>
    <w:rsid w:val="000247F2"/>
    <w:rsid w:val="00026EBD"/>
    <w:rsid w:val="00031285"/>
    <w:rsid w:val="00040B1C"/>
    <w:rsid w:val="00052041"/>
    <w:rsid w:val="00057FFB"/>
    <w:rsid w:val="0006418D"/>
    <w:rsid w:val="000724CA"/>
    <w:rsid w:val="00075B3B"/>
    <w:rsid w:val="0007723F"/>
    <w:rsid w:val="00085163"/>
    <w:rsid w:val="00090487"/>
    <w:rsid w:val="000B4041"/>
    <w:rsid w:val="000C4B58"/>
    <w:rsid w:val="000F2BD9"/>
    <w:rsid w:val="000F65A1"/>
    <w:rsid w:val="001101A0"/>
    <w:rsid w:val="001239F5"/>
    <w:rsid w:val="0013146F"/>
    <w:rsid w:val="00146067"/>
    <w:rsid w:val="00150A53"/>
    <w:rsid w:val="00194181"/>
    <w:rsid w:val="00195C1F"/>
    <w:rsid w:val="001C70B4"/>
    <w:rsid w:val="001D1A3B"/>
    <w:rsid w:val="001D350A"/>
    <w:rsid w:val="001F0B9B"/>
    <w:rsid w:val="002021EF"/>
    <w:rsid w:val="00206D6C"/>
    <w:rsid w:val="0021196B"/>
    <w:rsid w:val="0022035D"/>
    <w:rsid w:val="00226469"/>
    <w:rsid w:val="00235BF7"/>
    <w:rsid w:val="00283647"/>
    <w:rsid w:val="0028392F"/>
    <w:rsid w:val="002A1158"/>
    <w:rsid w:val="002C1700"/>
    <w:rsid w:val="002D301E"/>
    <w:rsid w:val="002E6293"/>
    <w:rsid w:val="002F58A5"/>
    <w:rsid w:val="003000E6"/>
    <w:rsid w:val="00305CD1"/>
    <w:rsid w:val="0032182E"/>
    <w:rsid w:val="00351640"/>
    <w:rsid w:val="00351BFB"/>
    <w:rsid w:val="0035503C"/>
    <w:rsid w:val="00363F3E"/>
    <w:rsid w:val="0036611D"/>
    <w:rsid w:val="0037091C"/>
    <w:rsid w:val="00372687"/>
    <w:rsid w:val="00383BA6"/>
    <w:rsid w:val="00394764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3938"/>
    <w:rsid w:val="00434D3A"/>
    <w:rsid w:val="00440E77"/>
    <w:rsid w:val="00451C2C"/>
    <w:rsid w:val="004551E6"/>
    <w:rsid w:val="0046609B"/>
    <w:rsid w:val="004B21EA"/>
    <w:rsid w:val="004C02BF"/>
    <w:rsid w:val="004C7423"/>
    <w:rsid w:val="004E7F5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5D7AB8"/>
    <w:rsid w:val="005E1791"/>
    <w:rsid w:val="005F43F4"/>
    <w:rsid w:val="00602379"/>
    <w:rsid w:val="00605A10"/>
    <w:rsid w:val="006062A0"/>
    <w:rsid w:val="00610759"/>
    <w:rsid w:val="00620AB0"/>
    <w:rsid w:val="00635307"/>
    <w:rsid w:val="00636A52"/>
    <w:rsid w:val="00643F60"/>
    <w:rsid w:val="00685B67"/>
    <w:rsid w:val="006A6D23"/>
    <w:rsid w:val="006A7D92"/>
    <w:rsid w:val="006B610D"/>
    <w:rsid w:val="006B6382"/>
    <w:rsid w:val="006C0B9D"/>
    <w:rsid w:val="006C2B1B"/>
    <w:rsid w:val="006C3ECB"/>
    <w:rsid w:val="006D0258"/>
    <w:rsid w:val="006E04F3"/>
    <w:rsid w:val="006E2B00"/>
    <w:rsid w:val="006F1D3A"/>
    <w:rsid w:val="006F4600"/>
    <w:rsid w:val="007067A6"/>
    <w:rsid w:val="00713FA8"/>
    <w:rsid w:val="00724E42"/>
    <w:rsid w:val="00740554"/>
    <w:rsid w:val="007511C6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20E6E"/>
    <w:rsid w:val="008247B4"/>
    <w:rsid w:val="00834853"/>
    <w:rsid w:val="008452D0"/>
    <w:rsid w:val="008500D7"/>
    <w:rsid w:val="008509A1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8F6AC3"/>
    <w:rsid w:val="00900F65"/>
    <w:rsid w:val="00902465"/>
    <w:rsid w:val="00956C42"/>
    <w:rsid w:val="0096391B"/>
    <w:rsid w:val="00970EC2"/>
    <w:rsid w:val="00984B17"/>
    <w:rsid w:val="00985605"/>
    <w:rsid w:val="009A0B1B"/>
    <w:rsid w:val="009A4182"/>
    <w:rsid w:val="009A62A9"/>
    <w:rsid w:val="009A6AC5"/>
    <w:rsid w:val="009B4AF8"/>
    <w:rsid w:val="009D0FBD"/>
    <w:rsid w:val="009F6370"/>
    <w:rsid w:val="00A01020"/>
    <w:rsid w:val="00A050E3"/>
    <w:rsid w:val="00A13DD8"/>
    <w:rsid w:val="00A249AA"/>
    <w:rsid w:val="00A25638"/>
    <w:rsid w:val="00A34119"/>
    <w:rsid w:val="00A4307E"/>
    <w:rsid w:val="00A43A2C"/>
    <w:rsid w:val="00A651BF"/>
    <w:rsid w:val="00A80DC9"/>
    <w:rsid w:val="00A864D0"/>
    <w:rsid w:val="00A879D7"/>
    <w:rsid w:val="00A9124F"/>
    <w:rsid w:val="00A94163"/>
    <w:rsid w:val="00AA125F"/>
    <w:rsid w:val="00AB6ABD"/>
    <w:rsid w:val="00AE3BF6"/>
    <w:rsid w:val="00B04A3D"/>
    <w:rsid w:val="00B17DD2"/>
    <w:rsid w:val="00B246E6"/>
    <w:rsid w:val="00B30CCA"/>
    <w:rsid w:val="00B35D4D"/>
    <w:rsid w:val="00B36E13"/>
    <w:rsid w:val="00B37BEB"/>
    <w:rsid w:val="00B45695"/>
    <w:rsid w:val="00B47107"/>
    <w:rsid w:val="00B57307"/>
    <w:rsid w:val="00B72FA3"/>
    <w:rsid w:val="00B85C78"/>
    <w:rsid w:val="00B9126E"/>
    <w:rsid w:val="00B9763C"/>
    <w:rsid w:val="00BB6B1A"/>
    <w:rsid w:val="00BC4B17"/>
    <w:rsid w:val="00BE3CCA"/>
    <w:rsid w:val="00BF1976"/>
    <w:rsid w:val="00C02D67"/>
    <w:rsid w:val="00C13BE5"/>
    <w:rsid w:val="00C23FCA"/>
    <w:rsid w:val="00C31B74"/>
    <w:rsid w:val="00C411F6"/>
    <w:rsid w:val="00C506F8"/>
    <w:rsid w:val="00C67068"/>
    <w:rsid w:val="00C75D46"/>
    <w:rsid w:val="00C769E5"/>
    <w:rsid w:val="00C933EC"/>
    <w:rsid w:val="00CA6CDE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CF7647"/>
    <w:rsid w:val="00D01BB0"/>
    <w:rsid w:val="00D152DE"/>
    <w:rsid w:val="00D1706C"/>
    <w:rsid w:val="00D26A0B"/>
    <w:rsid w:val="00D313B8"/>
    <w:rsid w:val="00D32D17"/>
    <w:rsid w:val="00D374CF"/>
    <w:rsid w:val="00D514BF"/>
    <w:rsid w:val="00D6468C"/>
    <w:rsid w:val="00D80F3F"/>
    <w:rsid w:val="00D86B60"/>
    <w:rsid w:val="00D90411"/>
    <w:rsid w:val="00DB7EB2"/>
    <w:rsid w:val="00DC1968"/>
    <w:rsid w:val="00DC2CFD"/>
    <w:rsid w:val="00DD042E"/>
    <w:rsid w:val="00DE265B"/>
    <w:rsid w:val="00DE38D9"/>
    <w:rsid w:val="00DF470D"/>
    <w:rsid w:val="00DF73E5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75862"/>
    <w:rsid w:val="00E90509"/>
    <w:rsid w:val="00EA0BC7"/>
    <w:rsid w:val="00EA45AB"/>
    <w:rsid w:val="00EB6208"/>
    <w:rsid w:val="00EC0F6F"/>
    <w:rsid w:val="00EE5B34"/>
    <w:rsid w:val="00EF2182"/>
    <w:rsid w:val="00EF63CC"/>
    <w:rsid w:val="00F03305"/>
    <w:rsid w:val="00F15E72"/>
    <w:rsid w:val="00F2280D"/>
    <w:rsid w:val="00F25898"/>
    <w:rsid w:val="00F41306"/>
    <w:rsid w:val="00F472D2"/>
    <w:rsid w:val="00F53D08"/>
    <w:rsid w:val="00F657CC"/>
    <w:rsid w:val="00F66A05"/>
    <w:rsid w:val="00F67767"/>
    <w:rsid w:val="00F82E4B"/>
    <w:rsid w:val="00F91B1A"/>
    <w:rsid w:val="00FB756E"/>
    <w:rsid w:val="00FC76AF"/>
    <w:rsid w:val="00FD0BF8"/>
    <w:rsid w:val="00FD1CE8"/>
    <w:rsid w:val="00FD265B"/>
    <w:rsid w:val="00FE02DB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4316C1"/>
  <w15:docId w15:val="{97530A87-7CF6-436C-9D79-420B10F8B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link w:val="Char1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جدول شبكة 4 - تمييز 51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1">
    <w:name w:val="جدول عادي 21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جدول عادي 31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-11">
    <w:name w:val="جدول شبكة 4 - تمييز 1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5-51">
    <w:name w:val="جدول شبكة 5 داكن - تمييز 51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customStyle="1" w:styleId="7-11">
    <w:name w:val="جدول شبكة 7 ملون - تمييز 1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annotation reference"/>
    <w:basedOn w:val="a0"/>
    <w:uiPriority w:val="99"/>
    <w:semiHidden/>
    <w:unhideWhenUsed/>
    <w:rsid w:val="00DC196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DC1968"/>
    <w:pPr>
      <w:spacing w:line="240" w:lineRule="auto"/>
    </w:pPr>
    <w:rPr>
      <w:sz w:val="20"/>
      <w:szCs w:val="20"/>
    </w:rPr>
  </w:style>
  <w:style w:type="character" w:customStyle="1" w:styleId="Char2">
    <w:name w:val="نص تعليق Char"/>
    <w:basedOn w:val="a0"/>
    <w:link w:val="a8"/>
    <w:uiPriority w:val="99"/>
    <w:semiHidden/>
    <w:rsid w:val="00DC1968"/>
    <w:rPr>
      <w:rFonts w:ascii="Times New Roman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DC1968"/>
    <w:rPr>
      <w:b/>
      <w:bCs/>
    </w:rPr>
  </w:style>
  <w:style w:type="character" w:customStyle="1" w:styleId="Char3">
    <w:name w:val="موضوع تعليق Char"/>
    <w:basedOn w:val="Char2"/>
    <w:link w:val="a9"/>
    <w:uiPriority w:val="99"/>
    <w:semiHidden/>
    <w:rsid w:val="00DC1968"/>
    <w:rPr>
      <w:rFonts w:ascii="Times New Roman" w:hAnsi="Times New Roman" w:cs="Times New Roman"/>
      <w:b/>
      <w:bCs/>
      <w:sz w:val="20"/>
      <w:szCs w:val="20"/>
    </w:rPr>
  </w:style>
  <w:style w:type="character" w:customStyle="1" w:styleId="Char1">
    <w:name w:val="سرد الفقرات Char"/>
    <w:link w:val="a5"/>
    <w:uiPriority w:val="34"/>
    <w:locked/>
    <w:rsid w:val="00D90411"/>
  </w:style>
  <w:style w:type="paragraph" w:customStyle="1" w:styleId="aa">
    <w:name w:val="فقرة"/>
    <w:basedOn w:val="ab"/>
    <w:link w:val="Char4"/>
    <w:qFormat/>
    <w:rsid w:val="00D90411"/>
    <w:pPr>
      <w:spacing w:line="360" w:lineRule="auto"/>
      <w:jc w:val="both"/>
    </w:pPr>
    <w:rPr>
      <w:rFonts w:ascii="Adobe Arabic" w:hAnsi="Adobe Arabic" w:cs="Adobe Arabic"/>
      <w:b/>
      <w:sz w:val="36"/>
      <w:szCs w:val="36"/>
    </w:rPr>
  </w:style>
  <w:style w:type="character" w:customStyle="1" w:styleId="Char4">
    <w:name w:val="فقرة Char"/>
    <w:basedOn w:val="a0"/>
    <w:link w:val="aa"/>
    <w:rsid w:val="00D90411"/>
    <w:rPr>
      <w:rFonts w:ascii="Adobe Arabic" w:hAnsi="Adobe Arabic" w:cs="Adobe Arabic"/>
      <w:b/>
      <w:sz w:val="36"/>
      <w:szCs w:val="36"/>
    </w:rPr>
  </w:style>
  <w:style w:type="paragraph" w:styleId="ab">
    <w:name w:val="No Spacing"/>
    <w:uiPriority w:val="1"/>
    <w:qFormat/>
    <w:rsid w:val="00D90411"/>
    <w:pPr>
      <w:bidi/>
      <w:spacing w:after="0" w:line="24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styleId="ac">
    <w:name w:val="Unresolved Mention"/>
    <w:basedOn w:val="a0"/>
    <w:uiPriority w:val="99"/>
    <w:semiHidden/>
    <w:unhideWhenUsed/>
    <w:rsid w:val="006D02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png"/><Relationship Id="rId21" Type="http://schemas.openxmlformats.org/officeDocument/2006/relationships/image" Target="media/image10.png"/><Relationship Id="rId42" Type="http://schemas.openxmlformats.org/officeDocument/2006/relationships/hyperlink" Target="http://www.dawliatraining.com" TargetMode="External"/><Relationship Id="rId47" Type="http://schemas.openxmlformats.org/officeDocument/2006/relationships/image" Target="media/image29.png"/><Relationship Id="rId63" Type="http://schemas.openxmlformats.org/officeDocument/2006/relationships/hyperlink" Target="http://www.dawliatraining.com" TargetMode="External"/><Relationship Id="rId68" Type="http://schemas.openxmlformats.org/officeDocument/2006/relationships/hyperlink" Target="http://www.dawliatraining.com" TargetMode="External"/><Relationship Id="rId16" Type="http://schemas.openxmlformats.org/officeDocument/2006/relationships/image" Target="media/image5.png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hyperlink" Target="http://www.dawliatraining.com" TargetMode="External"/><Relationship Id="rId45" Type="http://schemas.openxmlformats.org/officeDocument/2006/relationships/hyperlink" Target="http://www.dawliatraining.com" TargetMode="External"/><Relationship Id="rId53" Type="http://schemas.openxmlformats.org/officeDocument/2006/relationships/hyperlink" Target="http://www.dawliatraining.com" TargetMode="External"/><Relationship Id="rId58" Type="http://schemas.openxmlformats.org/officeDocument/2006/relationships/hyperlink" Target="http://www.dawliatraining.com" TargetMode="External"/><Relationship Id="rId66" Type="http://schemas.openxmlformats.org/officeDocument/2006/relationships/hyperlink" Target="http://www.dawliatraining.com" TargetMode="External"/><Relationship Id="rId74" Type="http://schemas.openxmlformats.org/officeDocument/2006/relationships/header" Target="header5.xml"/><Relationship Id="rId5" Type="http://schemas.openxmlformats.org/officeDocument/2006/relationships/webSettings" Target="webSettings.xml"/><Relationship Id="rId61" Type="http://schemas.openxmlformats.org/officeDocument/2006/relationships/hyperlink" Target="http://www.dawliatraining.com" TargetMode="External"/><Relationship Id="rId19" Type="http://schemas.openxmlformats.org/officeDocument/2006/relationships/image" Target="media/image8.png"/><Relationship Id="rId14" Type="http://schemas.openxmlformats.org/officeDocument/2006/relationships/image" Target="media/image3.jpg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image" Target="media/image27.png"/><Relationship Id="rId48" Type="http://schemas.openxmlformats.org/officeDocument/2006/relationships/hyperlink" Target="http://www.dawliatraining.com" TargetMode="External"/><Relationship Id="rId56" Type="http://schemas.openxmlformats.org/officeDocument/2006/relationships/hyperlink" Target="http://www.dawliatraining.com" TargetMode="External"/><Relationship Id="rId64" Type="http://schemas.openxmlformats.org/officeDocument/2006/relationships/hyperlink" Target="http://www.dawliatraining.com" TargetMode="External"/><Relationship Id="rId69" Type="http://schemas.openxmlformats.org/officeDocument/2006/relationships/hyperlink" Target="http://www.dawliatraining.com" TargetMode="External"/><Relationship Id="rId77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yperlink" Target="http://www.dawliatraining.com" TargetMode="External"/><Relationship Id="rId72" Type="http://schemas.openxmlformats.org/officeDocument/2006/relationships/hyperlink" Target="http://www.dawliatraining.com" TargetMode="Externa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image" Target="media/image6.png"/><Relationship Id="rId25" Type="http://schemas.openxmlformats.org/officeDocument/2006/relationships/footer" Target="footer4.xml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hyperlink" Target="http://www.dawliatraining.com" TargetMode="External"/><Relationship Id="rId59" Type="http://schemas.openxmlformats.org/officeDocument/2006/relationships/hyperlink" Target="http://www.dawliatraining.com" TargetMode="External"/><Relationship Id="rId67" Type="http://schemas.openxmlformats.org/officeDocument/2006/relationships/hyperlink" Target="http://www.dawliatraining.com" TargetMode="External"/><Relationship Id="rId20" Type="http://schemas.openxmlformats.org/officeDocument/2006/relationships/image" Target="media/image9.png"/><Relationship Id="rId41" Type="http://schemas.openxmlformats.org/officeDocument/2006/relationships/image" Target="media/image26.png"/><Relationship Id="rId54" Type="http://schemas.openxmlformats.org/officeDocument/2006/relationships/hyperlink" Target="http://www.dawliatraining.com" TargetMode="External"/><Relationship Id="rId62" Type="http://schemas.openxmlformats.org/officeDocument/2006/relationships/hyperlink" Target="http://www.dawliatraining.com" TargetMode="External"/><Relationship Id="rId70" Type="http://schemas.openxmlformats.org/officeDocument/2006/relationships/hyperlink" Target="http://www.dawliatraining.com" TargetMode="External"/><Relationship Id="rId75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49" Type="http://schemas.openxmlformats.org/officeDocument/2006/relationships/image" Target="media/image30.png"/><Relationship Id="rId57" Type="http://schemas.openxmlformats.org/officeDocument/2006/relationships/hyperlink" Target="http://www.dawliatraining.com" TargetMode="External"/><Relationship Id="rId10" Type="http://schemas.openxmlformats.org/officeDocument/2006/relationships/footer" Target="footer1.xml"/><Relationship Id="rId31" Type="http://schemas.openxmlformats.org/officeDocument/2006/relationships/image" Target="media/image18.png"/><Relationship Id="rId44" Type="http://schemas.openxmlformats.org/officeDocument/2006/relationships/image" Target="media/image28.png"/><Relationship Id="rId52" Type="http://schemas.openxmlformats.org/officeDocument/2006/relationships/hyperlink" Target="http://www.dawliatraining.com" TargetMode="External"/><Relationship Id="rId60" Type="http://schemas.openxmlformats.org/officeDocument/2006/relationships/hyperlink" Target="http://www.dawliatraining.com" TargetMode="External"/><Relationship Id="rId65" Type="http://schemas.openxmlformats.org/officeDocument/2006/relationships/hyperlink" Target="http://www.dawliatraining.com" TargetMode="External"/><Relationship Id="rId73" Type="http://schemas.openxmlformats.org/officeDocument/2006/relationships/hyperlink" Target="http://www.dawliatraining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image" Target="media/image7.png"/><Relationship Id="rId39" Type="http://schemas.openxmlformats.org/officeDocument/2006/relationships/hyperlink" Target="http://www.dawliatraining.com" TargetMode="External"/><Relationship Id="rId34" Type="http://schemas.openxmlformats.org/officeDocument/2006/relationships/image" Target="media/image21.png"/><Relationship Id="rId50" Type="http://schemas.openxmlformats.org/officeDocument/2006/relationships/hyperlink" Target="http://www.dawliatraining.com" TargetMode="External"/><Relationship Id="rId55" Type="http://schemas.openxmlformats.org/officeDocument/2006/relationships/hyperlink" Target="http://www.dawliatraining.com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www.dawliatraining.com" TargetMode="External"/><Relationship Id="rId2" Type="http://schemas.openxmlformats.org/officeDocument/2006/relationships/numbering" Target="numbering.xml"/><Relationship Id="rId29" Type="http://schemas.openxmlformats.org/officeDocument/2006/relationships/image" Target="media/image16.png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605;&#1604;&#1601;%20&#1578;&#1593;&#1585;&#1610;&#1601;&#161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B804AFB4-5828-48FA-8CCF-1C0BD4C57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ملف تعريفي</Template>
  <TotalTime>8</TotalTime>
  <Pages>10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DELL</cp:lastModifiedBy>
  <cp:revision>6</cp:revision>
  <cp:lastPrinted>2022-03-26T18:07:00Z</cp:lastPrinted>
  <dcterms:created xsi:type="dcterms:W3CDTF">2025-02-07T02:20:00Z</dcterms:created>
  <dcterms:modified xsi:type="dcterms:W3CDTF">2025-05-04T06:14:00Z</dcterms:modified>
</cp:coreProperties>
</file>